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EF5BD3" w:rsidRPr="009B15E6" w:rsidTr="00CA1738">
        <w:tc>
          <w:tcPr>
            <w:tcW w:w="3884" w:type="dxa"/>
            <w:tcMar>
              <w:left w:w="0" w:type="dxa"/>
              <w:right w:w="0" w:type="dxa"/>
            </w:tcMar>
          </w:tcPr>
          <w:p w:rsidR="00EF5BD3" w:rsidRPr="00EF5BD3" w:rsidRDefault="00EF5BD3" w:rsidP="00EF5BD3">
            <w:pPr>
              <w:pStyle w:val="Titel13"/>
            </w:pPr>
            <w:r w:rsidRPr="00A61BCB">
              <w:t>Selbstdeklaratio</w:t>
            </w:r>
            <w:r>
              <w:t>n</w:t>
            </w:r>
          </w:p>
        </w:tc>
        <w:tc>
          <w:tcPr>
            <w:tcW w:w="227" w:type="dxa"/>
            <w:tcBorders>
              <w:left w:val="nil"/>
            </w:tcBorders>
          </w:tcPr>
          <w:p w:rsidR="00EF5BD3" w:rsidRPr="009B15E6" w:rsidRDefault="00EF5BD3" w:rsidP="00CA1738">
            <w:pPr>
              <w:rPr>
                <w:lang w:eastAsia="de-DE"/>
              </w:rPr>
            </w:pPr>
          </w:p>
        </w:tc>
        <w:tc>
          <w:tcPr>
            <w:tcW w:w="5528" w:type="dxa"/>
            <w:tcMar>
              <w:left w:w="0" w:type="dxa"/>
              <w:right w:w="0" w:type="dxa"/>
            </w:tcMar>
          </w:tcPr>
          <w:p w:rsidR="00EF5BD3" w:rsidRPr="00EF5BD3" w:rsidRDefault="008B4B79" w:rsidP="005C1107">
            <w:pPr>
              <w:rPr>
                <w:b/>
                <w:lang w:eastAsia="de-DE"/>
              </w:rPr>
            </w:pPr>
            <w:r>
              <w:rPr>
                <w:b/>
              </w:rPr>
              <w:t>Ingenieurwese</w:t>
            </w:r>
            <w:r w:rsidR="00D872A0">
              <w:rPr>
                <w:b/>
              </w:rPr>
              <w:t>n</w:t>
            </w:r>
            <w:r w:rsidR="00142FDF">
              <w:rPr>
                <w:b/>
              </w:rPr>
              <w:t xml:space="preserve">  </w:t>
            </w:r>
            <w:r w:rsidR="007356DD">
              <w:rPr>
                <w:b/>
              </w:rPr>
              <w:t xml:space="preserve">                                              </w:t>
            </w:r>
            <w:r w:rsidR="006A51C0">
              <w:rPr>
                <w:b/>
              </w:rPr>
              <w:t xml:space="preserve"> </w:t>
            </w:r>
            <w:r w:rsidR="00EF5BD3" w:rsidRPr="00EF5BD3">
              <w:rPr>
                <w:rStyle w:val="Standard85M10Zchn"/>
              </w:rPr>
              <w:t xml:space="preserve">(Seite </w:t>
            </w:r>
            <w:r w:rsidR="00185AB7" w:rsidRPr="00EF5BD3">
              <w:rPr>
                <w:rStyle w:val="Standard85M10Zchn"/>
              </w:rPr>
              <w:fldChar w:fldCharType="begin"/>
            </w:r>
            <w:r w:rsidR="00EF5BD3" w:rsidRPr="00EF5BD3">
              <w:rPr>
                <w:rStyle w:val="Standard85M10Zchn"/>
              </w:rPr>
              <w:instrText xml:space="preserve"> PAGE </w:instrText>
            </w:r>
            <w:r w:rsidR="00185AB7" w:rsidRPr="00EF5BD3">
              <w:rPr>
                <w:rStyle w:val="Standard85M10Zchn"/>
              </w:rPr>
              <w:fldChar w:fldCharType="separate"/>
            </w:r>
            <w:r w:rsidR="007E663C">
              <w:rPr>
                <w:rStyle w:val="Standard85M10Zchn"/>
                <w:noProof/>
              </w:rPr>
              <w:t>1</w:t>
            </w:r>
            <w:r w:rsidR="00185AB7" w:rsidRPr="00EF5BD3">
              <w:rPr>
                <w:rStyle w:val="Standard85M10Zchn"/>
              </w:rPr>
              <w:fldChar w:fldCharType="end"/>
            </w:r>
            <w:r w:rsidR="00EF5BD3" w:rsidRPr="00EF5BD3">
              <w:rPr>
                <w:rStyle w:val="Standard85M10Zchn"/>
              </w:rPr>
              <w:t>/</w:t>
            </w:r>
            <w:r w:rsidR="00185AB7" w:rsidRPr="00EF5BD3">
              <w:rPr>
                <w:rStyle w:val="Standard85M10Zchn"/>
              </w:rPr>
              <w:fldChar w:fldCharType="begin"/>
            </w:r>
            <w:r w:rsidR="00EF5BD3" w:rsidRPr="00EF5BD3">
              <w:rPr>
                <w:rStyle w:val="Standard85M10Zchn"/>
              </w:rPr>
              <w:instrText xml:space="preserve"> NUMPAGES </w:instrText>
            </w:r>
            <w:r w:rsidR="00185AB7" w:rsidRPr="00EF5BD3">
              <w:rPr>
                <w:rStyle w:val="Standard85M10Zchn"/>
              </w:rPr>
              <w:fldChar w:fldCharType="separate"/>
            </w:r>
            <w:r w:rsidR="00EA243C">
              <w:rPr>
                <w:rStyle w:val="Standard85M10Zchn"/>
                <w:noProof/>
              </w:rPr>
              <w:t>3</w:t>
            </w:r>
            <w:r w:rsidR="00185AB7" w:rsidRPr="00EF5BD3">
              <w:rPr>
                <w:rStyle w:val="Standard85M10Zchn"/>
              </w:rPr>
              <w:fldChar w:fldCharType="end"/>
            </w:r>
            <w:r w:rsidR="00EF5BD3" w:rsidRPr="00EF5BD3">
              <w:rPr>
                <w:rStyle w:val="Standard85M10Zchn"/>
              </w:rPr>
              <w:t>)</w:t>
            </w:r>
          </w:p>
        </w:tc>
      </w:tr>
      <w:tr w:rsidR="00EF5BD3" w:rsidRPr="009B15E6" w:rsidTr="00EF5BD3">
        <w:tc>
          <w:tcPr>
            <w:tcW w:w="3884" w:type="dxa"/>
            <w:tcMar>
              <w:left w:w="0" w:type="dxa"/>
              <w:right w:w="0" w:type="dxa"/>
            </w:tcMar>
          </w:tcPr>
          <w:p w:rsidR="00EF5BD3" w:rsidRPr="00EF5BD3" w:rsidRDefault="00EF5BD3" w:rsidP="00406ABB">
            <w:pPr>
              <w:pStyle w:val="Standard85M10"/>
            </w:pPr>
          </w:p>
        </w:tc>
        <w:tc>
          <w:tcPr>
            <w:tcW w:w="227" w:type="dxa"/>
            <w:tcBorders>
              <w:left w:val="nil"/>
            </w:tcBorders>
          </w:tcPr>
          <w:p w:rsidR="00EF5BD3" w:rsidRPr="009B15E6" w:rsidRDefault="00EF5BD3" w:rsidP="00406ABB">
            <w:pPr>
              <w:pStyle w:val="Standard85M10"/>
              <w:rPr>
                <w:lang w:eastAsia="de-DE"/>
              </w:rPr>
            </w:pPr>
          </w:p>
        </w:tc>
        <w:tc>
          <w:tcPr>
            <w:tcW w:w="5528" w:type="dxa"/>
            <w:tcMar>
              <w:left w:w="0" w:type="dxa"/>
              <w:right w:w="0" w:type="dxa"/>
            </w:tcMar>
          </w:tcPr>
          <w:p w:rsidR="00EF5BD3" w:rsidRPr="00EF5BD3" w:rsidRDefault="00EF5BD3" w:rsidP="00406ABB">
            <w:pPr>
              <w:pStyle w:val="Standard85M10"/>
              <w:rPr>
                <w:lang w:eastAsia="de-DE"/>
              </w:rPr>
            </w:pPr>
          </w:p>
        </w:tc>
      </w:tr>
      <w:tr w:rsidR="00A47D58" w:rsidRPr="004E62C2">
        <w:tc>
          <w:tcPr>
            <w:tcW w:w="3884" w:type="dxa"/>
            <w:tcMar>
              <w:left w:w="0" w:type="dxa"/>
              <w:right w:w="0" w:type="dxa"/>
            </w:tcMar>
          </w:tcPr>
          <w:p w:rsidR="00A47D58" w:rsidRPr="009B15E6" w:rsidRDefault="00406ABB" w:rsidP="00406ABB">
            <w:pPr>
              <w:pStyle w:val="Standard85M10"/>
            </w:pPr>
            <w:r>
              <w:t>Verfahren</w:t>
            </w:r>
          </w:p>
        </w:tc>
        <w:tc>
          <w:tcPr>
            <w:tcW w:w="227" w:type="dxa"/>
            <w:tcBorders>
              <w:left w:val="nil"/>
            </w:tcBorders>
          </w:tcPr>
          <w:p w:rsidR="00A47D58" w:rsidRPr="004E62C2" w:rsidRDefault="00A47D58" w:rsidP="00AA303B">
            <w:pPr>
              <w:rPr>
                <w:lang w:eastAsia="de-DE"/>
              </w:rPr>
            </w:pPr>
          </w:p>
        </w:tc>
        <w:tc>
          <w:tcPr>
            <w:tcW w:w="5528" w:type="dxa"/>
            <w:tcMar>
              <w:left w:w="0" w:type="dxa"/>
              <w:right w:w="0" w:type="dxa"/>
            </w:tcMar>
          </w:tcPr>
          <w:p w:rsidR="00A47D58" w:rsidRPr="002B54D0" w:rsidRDefault="009C7965" w:rsidP="009B15E6">
            <w:pPr>
              <w:rPr>
                <w:lang w:eastAsia="de-DE"/>
              </w:rPr>
            </w:pPr>
            <w:bookmarkStart w:id="0" w:name="_GoBack"/>
            <w:r>
              <w:rPr>
                <w:lang w:eastAsia="de-DE"/>
              </w:rPr>
              <w:t>Selektives Verfahren, 1, Phase (Präqualifikation)</w:t>
            </w:r>
            <w:bookmarkEnd w:id="0"/>
          </w:p>
        </w:tc>
      </w:tr>
      <w:tr w:rsidR="00A47D58" w:rsidRPr="009B15E6">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9B15E6" w:rsidRDefault="00A47D58" w:rsidP="00406ABB">
            <w:pPr>
              <w:pStyle w:val="Standard85M10"/>
            </w:pPr>
          </w:p>
        </w:tc>
        <w:tc>
          <w:tcPr>
            <w:tcW w:w="5528" w:type="dxa"/>
            <w:tcMar>
              <w:left w:w="0" w:type="dxa"/>
              <w:right w:w="0" w:type="dxa"/>
            </w:tcMar>
          </w:tcPr>
          <w:p w:rsidR="00A47D58" w:rsidRPr="009B15E6" w:rsidRDefault="00A47D58" w:rsidP="00406ABB">
            <w:pPr>
              <w:pStyle w:val="Standard85M10"/>
            </w:pPr>
          </w:p>
        </w:tc>
      </w:tr>
      <w:tr w:rsidR="00A47D58" w:rsidRPr="004E62C2">
        <w:tc>
          <w:tcPr>
            <w:tcW w:w="3884" w:type="dxa"/>
            <w:tcMar>
              <w:left w:w="0" w:type="dxa"/>
              <w:right w:w="0" w:type="dxa"/>
            </w:tcMar>
          </w:tcPr>
          <w:p w:rsidR="00A47D58" w:rsidRPr="009B15E6" w:rsidRDefault="00A47D58" w:rsidP="00406ABB">
            <w:pPr>
              <w:pStyle w:val="Standard85M10"/>
            </w:pPr>
            <w:r w:rsidRPr="009B15E6">
              <w:t>Bauvorhaben</w:t>
            </w:r>
          </w:p>
        </w:tc>
        <w:tc>
          <w:tcPr>
            <w:tcW w:w="227" w:type="dxa"/>
            <w:tcBorders>
              <w:left w:val="nil"/>
            </w:tcBorders>
          </w:tcPr>
          <w:p w:rsidR="00A47D58" w:rsidRPr="004E62C2" w:rsidRDefault="00A47D58" w:rsidP="00AA303B">
            <w:pPr>
              <w:rPr>
                <w:lang w:eastAsia="de-DE"/>
              </w:rPr>
            </w:pPr>
          </w:p>
        </w:tc>
        <w:tc>
          <w:tcPr>
            <w:tcW w:w="5528" w:type="dxa"/>
            <w:tcMar>
              <w:left w:w="0" w:type="dxa"/>
              <w:right w:w="0" w:type="dxa"/>
            </w:tcMar>
          </w:tcPr>
          <w:p w:rsidR="00A47D58" w:rsidRDefault="00A47D58" w:rsidP="00B6267F">
            <w:r w:rsidRPr="004E62C2">
              <w:rPr>
                <w:lang w:eastAsia="de-DE"/>
              </w:rPr>
              <w:t>BAV</w:t>
            </w:r>
            <w:r>
              <w:rPr>
                <w:lang w:eastAsia="de-DE"/>
              </w:rPr>
              <w:t xml:space="preserve"> </w:t>
            </w:r>
            <w:r w:rsidR="00B6267F">
              <w:t>27572 Studentenwohnhaus</w:t>
            </w:r>
          </w:p>
          <w:p w:rsidR="00B6267F" w:rsidRDefault="00B6267F" w:rsidP="00B6267F">
            <w:r>
              <w:t>Tannenrauchstrasse 35, Zürich-</w:t>
            </w:r>
            <w:proofErr w:type="spellStart"/>
            <w:r>
              <w:t>Wollishofen</w:t>
            </w:r>
            <w:proofErr w:type="spellEnd"/>
          </w:p>
          <w:p w:rsidR="00B6267F" w:rsidRPr="004E62C2" w:rsidRDefault="00B6267F" w:rsidP="00B6267F">
            <w:pPr>
              <w:rPr>
                <w:lang w:eastAsia="de-DE"/>
              </w:rPr>
            </w:pPr>
            <w:r>
              <w:t>Teilinstandsetzung</w:t>
            </w:r>
          </w:p>
        </w:tc>
      </w:tr>
      <w:tr w:rsidR="00A47D58" w:rsidRPr="004E62C2">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4E62C2" w:rsidRDefault="00A47D58" w:rsidP="00406ABB">
            <w:pPr>
              <w:pStyle w:val="Standard85M10"/>
            </w:pPr>
          </w:p>
        </w:tc>
        <w:tc>
          <w:tcPr>
            <w:tcW w:w="5528" w:type="dxa"/>
            <w:tcMar>
              <w:left w:w="0" w:type="dxa"/>
              <w:right w:w="0" w:type="dxa"/>
            </w:tcMar>
          </w:tcPr>
          <w:p w:rsidR="00A47D58" w:rsidRPr="004E62C2" w:rsidRDefault="00A47D58" w:rsidP="00406ABB">
            <w:pPr>
              <w:pStyle w:val="Standard85M10"/>
            </w:pPr>
          </w:p>
        </w:tc>
      </w:tr>
      <w:tr w:rsidR="00A47D58" w:rsidRPr="004E62C2">
        <w:tc>
          <w:tcPr>
            <w:tcW w:w="3884" w:type="dxa"/>
            <w:tcMar>
              <w:left w:w="0" w:type="dxa"/>
              <w:right w:w="0" w:type="dxa"/>
            </w:tcMar>
          </w:tcPr>
          <w:p w:rsidR="00A47D58" w:rsidRPr="009B15E6" w:rsidRDefault="00A47D58" w:rsidP="00406ABB">
            <w:pPr>
              <w:pStyle w:val="Standard85M10"/>
            </w:pPr>
            <w:r w:rsidRPr="009B15E6">
              <w:t>Leistung</w:t>
            </w:r>
          </w:p>
        </w:tc>
        <w:tc>
          <w:tcPr>
            <w:tcW w:w="227" w:type="dxa"/>
            <w:tcBorders>
              <w:left w:val="nil"/>
            </w:tcBorders>
          </w:tcPr>
          <w:p w:rsidR="00A47D58" w:rsidRPr="004E62C2" w:rsidRDefault="00A47D58" w:rsidP="00AA303B">
            <w:pPr>
              <w:rPr>
                <w:lang w:eastAsia="de-DE"/>
              </w:rPr>
            </w:pPr>
          </w:p>
        </w:tc>
        <w:tc>
          <w:tcPr>
            <w:tcW w:w="5528" w:type="dxa"/>
            <w:tcMar>
              <w:left w:w="0" w:type="dxa"/>
              <w:right w:w="0" w:type="dxa"/>
            </w:tcMar>
          </w:tcPr>
          <w:p w:rsidR="00A47D58" w:rsidRPr="004E62C2" w:rsidRDefault="00DF394C" w:rsidP="005C1107">
            <w:pPr>
              <w:rPr>
                <w:lang w:eastAsia="de-DE"/>
              </w:rPr>
            </w:pPr>
            <w:bookmarkStart w:id="1" w:name="Text57"/>
            <w:r>
              <w:rPr>
                <w:lang w:eastAsia="de-DE"/>
              </w:rPr>
              <w:t xml:space="preserve">BKP </w:t>
            </w:r>
            <w:bookmarkEnd w:id="1"/>
            <w:sdt>
              <w:sdtPr>
                <w:rPr>
                  <w:lang w:eastAsia="de-DE"/>
                </w:rPr>
                <w:id w:val="643547084"/>
                <w:placeholder>
                  <w:docPart w:val="DefaultPlaceholder_-1854013439"/>
                </w:placeholder>
                <w15:color w:val="993300"/>
                <w:dropDownList>
                  <w:listItem w:displayText="292 BauingenieurIn" w:value="292 BauingenieurIn"/>
                  <w:listItem w:displayText="293 ElektroingenieurIn" w:value="293 ElektroingenieurIn"/>
                  <w:listItem w:displayText="294 HLK-IngenieurIn" w:value="294 HLK-IngenieurIn"/>
                  <w:listItem w:displayText="294/295 HLKKS-IngenieurIn" w:value="294/295 HLKKS-IngenieurIn"/>
                  <w:listItem w:displayText="295 SanitäringenieurIn" w:value="295 SanitäringenieurIn"/>
                  <w:listItem w:displayText="296.3 BauphysikerIn" w:value="296.3 BauphysikerIn"/>
                  <w:listItem w:displayText="296.4 AkustikerIn" w:value="296.4 AkustikerIn"/>
                  <w:listItem w:displayText="298.1 Fachkoordination" w:value="298.1 Fachkoordination"/>
                  <w:listItem w:displayText="298.6 Gebäudeautomation" w:value="298.6 Gebäudeautomation"/>
                  <w:listItem w:displayText="298 Generalplanung" w:value="298 Generalplanung"/>
                  <w:listItem w:displayText="496.5 Landschaftsarchitektur" w:value="496.5 Landschaftsarchitektur"/>
                </w:dropDownList>
              </w:sdtPr>
              <w:sdtEndPr/>
              <w:sdtContent>
                <w:r w:rsidR="005C7AD3">
                  <w:rPr>
                    <w:lang w:eastAsia="de-DE"/>
                  </w:rPr>
                  <w:t>295 SanitäringenieurIn</w:t>
                </w:r>
              </w:sdtContent>
            </w:sdt>
          </w:p>
        </w:tc>
      </w:tr>
      <w:tr w:rsidR="00A47D58" w:rsidRPr="004E62C2">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4E62C2" w:rsidRDefault="00A47D58" w:rsidP="00406ABB">
            <w:pPr>
              <w:pStyle w:val="Standard85M10"/>
            </w:pPr>
          </w:p>
        </w:tc>
        <w:tc>
          <w:tcPr>
            <w:tcW w:w="5528" w:type="dxa"/>
            <w:tcMar>
              <w:left w:w="0" w:type="dxa"/>
              <w:right w:w="0" w:type="dxa"/>
            </w:tcMar>
          </w:tcPr>
          <w:p w:rsidR="00A47D58" w:rsidRPr="004E62C2" w:rsidRDefault="00A47D58" w:rsidP="00406ABB">
            <w:pPr>
              <w:pStyle w:val="Standard85M10"/>
            </w:pPr>
          </w:p>
        </w:tc>
      </w:tr>
      <w:tr w:rsidR="00A47D58" w:rsidRPr="004E62C2">
        <w:tc>
          <w:tcPr>
            <w:tcW w:w="3884" w:type="dxa"/>
            <w:tcMar>
              <w:left w:w="0" w:type="dxa"/>
              <w:right w:w="0" w:type="dxa"/>
            </w:tcMar>
          </w:tcPr>
          <w:p w:rsidR="00486644" w:rsidRPr="009B15E6" w:rsidRDefault="000768A6" w:rsidP="00406ABB">
            <w:pPr>
              <w:pStyle w:val="Standard85M10"/>
            </w:pPr>
            <w:r>
              <w:fldChar w:fldCharType="begin">
                <w:ffData>
                  <w:name w:val="Dropdown4"/>
                  <w:enabled/>
                  <w:calcOnExit w:val="0"/>
                  <w:ddList>
                    <w:listEntry w:val="Eingabetermin der Bewerbungen"/>
                    <w:listEntry w:val="bitte auswählen"/>
                    <w:listEntry w:val="Eingabetermin der Angebote"/>
                    <w:listEntry w:val="                       "/>
                  </w:ddList>
                </w:ffData>
              </w:fldChar>
            </w:r>
            <w:bookmarkStart w:id="2" w:name="Dropdown4"/>
            <w:r>
              <w:instrText xml:space="preserve"> FORMDROPDOWN </w:instrText>
            </w:r>
            <w:r w:rsidR="005C7AD3">
              <w:fldChar w:fldCharType="separate"/>
            </w:r>
            <w:r>
              <w:fldChar w:fldCharType="end"/>
            </w:r>
            <w:bookmarkEnd w:id="2"/>
          </w:p>
        </w:tc>
        <w:tc>
          <w:tcPr>
            <w:tcW w:w="227" w:type="dxa"/>
            <w:tcBorders>
              <w:left w:val="nil"/>
            </w:tcBorders>
          </w:tcPr>
          <w:p w:rsidR="00A47D58" w:rsidRPr="004E62C2" w:rsidRDefault="00A47D58" w:rsidP="00AA303B">
            <w:pPr>
              <w:rPr>
                <w:lang w:eastAsia="de-DE"/>
              </w:rPr>
            </w:pPr>
          </w:p>
        </w:tc>
        <w:tc>
          <w:tcPr>
            <w:tcW w:w="5528" w:type="dxa"/>
            <w:tcMar>
              <w:left w:w="0" w:type="dxa"/>
              <w:right w:w="0" w:type="dxa"/>
            </w:tcMar>
          </w:tcPr>
          <w:p w:rsidR="00B6267F" w:rsidRDefault="00B6267F" w:rsidP="00B6267F">
            <w:pPr>
              <w:rPr>
                <w:b/>
                <w:bCs/>
              </w:rPr>
            </w:pPr>
            <w:r>
              <w:rPr>
                <w:b/>
                <w:bCs/>
              </w:rPr>
              <w:t>Montag, 10. Januar 2022</w:t>
            </w:r>
            <w:r w:rsidR="00870EBB">
              <w:rPr>
                <w:b/>
                <w:bCs/>
              </w:rPr>
              <w:t xml:space="preserve"> / bis</w:t>
            </w:r>
            <w:r w:rsidR="009B15E6">
              <w:rPr>
                <w:b/>
                <w:bCs/>
              </w:rPr>
              <w:t xml:space="preserve"> 16:00 Uhr </w:t>
            </w:r>
          </w:p>
          <w:p w:rsidR="00797FE7" w:rsidRPr="00AF1EB9" w:rsidRDefault="007B3588" w:rsidP="009B15E6">
            <w:pPr>
              <w:rPr>
                <w:b/>
                <w:bCs/>
              </w:rPr>
            </w:pPr>
            <w:r>
              <w:rPr>
                <w:b/>
                <w:bCs/>
              </w:rPr>
              <w:t xml:space="preserve"> </w:t>
            </w:r>
            <w:r w:rsidR="00185AB7">
              <w:rPr>
                <w:b/>
                <w:bCs/>
              </w:rPr>
              <w:fldChar w:fldCharType="begin">
                <w:ffData>
                  <w:name w:val=""/>
                  <w:enabled/>
                  <w:calcOnExit w:val="0"/>
                  <w:textInput>
                    <w:default w:val="(Liste der Eingeladenen mit Abgabedatum an: Büro 205 Fachstelle Beschaffungswesen)"/>
                  </w:textInput>
                </w:ffData>
              </w:fldChar>
            </w:r>
            <w:r>
              <w:rPr>
                <w:b/>
                <w:bCs/>
              </w:rPr>
              <w:instrText xml:space="preserve"> FORMTEXT </w:instrText>
            </w:r>
            <w:r w:rsidR="00185AB7">
              <w:rPr>
                <w:b/>
                <w:bCs/>
              </w:rPr>
            </w:r>
            <w:r w:rsidR="00185AB7">
              <w:rPr>
                <w:b/>
                <w:bCs/>
              </w:rPr>
              <w:fldChar w:fldCharType="separate"/>
            </w:r>
            <w:r w:rsidR="00406ABB">
              <w:rPr>
                <w:b/>
                <w:bCs/>
              </w:rPr>
              <w:t> </w:t>
            </w:r>
            <w:r w:rsidR="00406ABB">
              <w:rPr>
                <w:b/>
                <w:bCs/>
              </w:rPr>
              <w:t> </w:t>
            </w:r>
            <w:r w:rsidR="00406ABB">
              <w:rPr>
                <w:b/>
                <w:bCs/>
              </w:rPr>
              <w:t> </w:t>
            </w:r>
            <w:r w:rsidR="00406ABB">
              <w:rPr>
                <w:b/>
                <w:bCs/>
              </w:rPr>
              <w:t> </w:t>
            </w:r>
            <w:r w:rsidR="00406ABB">
              <w:rPr>
                <w:b/>
                <w:bCs/>
              </w:rPr>
              <w:t> </w:t>
            </w:r>
            <w:r w:rsidR="00185AB7">
              <w:rPr>
                <w:b/>
                <w:bCs/>
              </w:rPr>
              <w:fldChar w:fldCharType="end"/>
            </w:r>
          </w:p>
          <w:p w:rsidR="00B6267F" w:rsidRDefault="009B15E6" w:rsidP="009B15E6">
            <w:r>
              <w:t>(</w:t>
            </w:r>
            <w:r w:rsidR="00A47D58">
              <w:t xml:space="preserve">Datum des Poststempels ist </w:t>
            </w:r>
            <w:r w:rsidR="00A47D58">
              <w:rPr>
                <w:u w:val="single"/>
              </w:rPr>
              <w:t>nicht</w:t>
            </w:r>
            <w:r w:rsidR="00A47D58">
              <w:t xml:space="preserve"> massgebend!), mit der Aufschrift </w:t>
            </w:r>
          </w:p>
          <w:p w:rsidR="00CF3FA7" w:rsidRDefault="00B6267F" w:rsidP="009B15E6">
            <w:r>
              <w:t>"Teilinstandsetzung Tannenrauchstrasse 35"</w:t>
            </w:r>
            <w:r w:rsidR="00406ABB">
              <w:t xml:space="preserve"> </w:t>
            </w:r>
            <w:r w:rsidR="00114B90">
              <w:t>an</w:t>
            </w:r>
            <w:r w:rsidR="002D1336">
              <w:t>:</w:t>
            </w:r>
          </w:p>
          <w:p w:rsidR="00CF3FA7" w:rsidRDefault="00CF3FA7" w:rsidP="009B15E6"/>
          <w:p w:rsidR="009B15E6" w:rsidRDefault="00CF3FA7" w:rsidP="009B15E6">
            <w:r>
              <w:t>Abgabe vor Ort:</w:t>
            </w:r>
          </w:p>
          <w:p w:rsidR="009A1D7B" w:rsidRDefault="00CF3FA7" w:rsidP="009B15E6">
            <w:r>
              <w:t xml:space="preserve">Stadt Zürich, Amt für Hochbauten, </w:t>
            </w:r>
            <w:r w:rsidR="00406ABB">
              <w:t>Empfang</w:t>
            </w:r>
            <w:r>
              <w:t>, Büro 20</w:t>
            </w:r>
            <w:r w:rsidR="00A91EEA">
              <w:t>5</w:t>
            </w:r>
            <w:r w:rsidR="009A1D7B">
              <w:t>, Lindenhofstrasse 21,</w:t>
            </w:r>
          </w:p>
          <w:p w:rsidR="00CF3FA7" w:rsidRDefault="00CF3FA7" w:rsidP="009B15E6">
            <w:r>
              <w:t>8001 Zürich</w:t>
            </w:r>
          </w:p>
          <w:p w:rsidR="00CF3FA7" w:rsidRDefault="00CF3FA7" w:rsidP="009B15E6"/>
          <w:p w:rsidR="009B15E6" w:rsidRDefault="00CF3FA7" w:rsidP="009B15E6">
            <w:r>
              <w:t>Paketpostadresse:</w:t>
            </w:r>
          </w:p>
          <w:p w:rsidR="009B15E6" w:rsidRDefault="00CF3FA7" w:rsidP="009B15E6">
            <w:r>
              <w:t>Stadt Zürich, Amt für Hochbauten, Lindenhofstrasse 21, 8001 Zürich</w:t>
            </w:r>
          </w:p>
          <w:p w:rsidR="00CF3FA7" w:rsidRDefault="00CF3FA7" w:rsidP="009B15E6"/>
          <w:p w:rsidR="009B15E6" w:rsidRDefault="00CF3FA7" w:rsidP="009B15E6">
            <w:r>
              <w:t>Briefpostadresse:</w:t>
            </w:r>
          </w:p>
          <w:p w:rsidR="00A47D58" w:rsidRPr="004E62C2" w:rsidRDefault="00CF3FA7" w:rsidP="009B15E6">
            <w:pPr>
              <w:rPr>
                <w:lang w:eastAsia="de-DE"/>
              </w:rPr>
            </w:pPr>
            <w:r>
              <w:t>Stadt Zürich, Amt für Hochbauten, Postfach, 8021 Zürich</w:t>
            </w:r>
          </w:p>
        </w:tc>
      </w:tr>
      <w:tr w:rsidR="007C527B" w:rsidRPr="007346BA">
        <w:tc>
          <w:tcPr>
            <w:tcW w:w="3884" w:type="dxa"/>
            <w:tcMar>
              <w:left w:w="0" w:type="dxa"/>
              <w:right w:w="0" w:type="dxa"/>
            </w:tcMar>
          </w:tcPr>
          <w:p w:rsidR="007C527B" w:rsidRPr="009B15E6" w:rsidRDefault="007C527B" w:rsidP="00406ABB">
            <w:pPr>
              <w:pStyle w:val="Standard85M10"/>
            </w:pPr>
          </w:p>
        </w:tc>
        <w:tc>
          <w:tcPr>
            <w:tcW w:w="227" w:type="dxa"/>
            <w:tcBorders>
              <w:left w:val="nil"/>
            </w:tcBorders>
          </w:tcPr>
          <w:p w:rsidR="007C527B" w:rsidRPr="007346BA" w:rsidRDefault="007C527B" w:rsidP="00406ABB">
            <w:pPr>
              <w:pStyle w:val="Standard85M10"/>
            </w:pPr>
          </w:p>
        </w:tc>
        <w:tc>
          <w:tcPr>
            <w:tcW w:w="5528" w:type="dxa"/>
            <w:tcMar>
              <w:left w:w="0" w:type="dxa"/>
              <w:right w:w="0" w:type="dxa"/>
            </w:tcMar>
          </w:tcPr>
          <w:p w:rsidR="007C527B" w:rsidRPr="007346BA" w:rsidRDefault="007C527B" w:rsidP="00406ABB">
            <w:pPr>
              <w:pStyle w:val="Standard85M10"/>
            </w:pPr>
          </w:p>
        </w:tc>
      </w:tr>
      <w:tr w:rsidR="007C527B" w:rsidRPr="004E62C2">
        <w:tc>
          <w:tcPr>
            <w:tcW w:w="3884" w:type="dxa"/>
            <w:tcMar>
              <w:left w:w="0" w:type="dxa"/>
              <w:right w:w="0" w:type="dxa"/>
            </w:tcMar>
          </w:tcPr>
          <w:p w:rsidR="007C527B" w:rsidRPr="009B15E6" w:rsidRDefault="007C527B" w:rsidP="00406ABB">
            <w:pPr>
              <w:pStyle w:val="Standard85M10"/>
            </w:pPr>
            <w:r w:rsidRPr="009B15E6">
              <w:t>Besonderes</w:t>
            </w:r>
          </w:p>
        </w:tc>
        <w:tc>
          <w:tcPr>
            <w:tcW w:w="227" w:type="dxa"/>
            <w:tcBorders>
              <w:left w:val="nil"/>
            </w:tcBorders>
          </w:tcPr>
          <w:p w:rsidR="007C527B" w:rsidRPr="004E62C2" w:rsidRDefault="007C527B" w:rsidP="00A74050"/>
        </w:tc>
        <w:tc>
          <w:tcPr>
            <w:tcW w:w="5528" w:type="dxa"/>
            <w:tcMar>
              <w:left w:w="0" w:type="dxa"/>
              <w:right w:w="0" w:type="dxa"/>
            </w:tcMar>
          </w:tcPr>
          <w:p w:rsidR="007C527B" w:rsidRPr="00406ABB" w:rsidRDefault="00487FCF" w:rsidP="00406ABB">
            <w:r w:rsidRPr="00406ABB">
              <w:t xml:space="preserve">Alle Mitglieder von Arbeitsgemeinschaften/Teams und Subunternehmungen müssen </w:t>
            </w:r>
            <w:r w:rsidRPr="00406ABB">
              <w:rPr>
                <w:b/>
              </w:rPr>
              <w:t>je eine separate</w:t>
            </w:r>
            <w:r w:rsidRPr="00406ABB">
              <w:t xml:space="preserve"> Selbstdeklaration abgeben.</w:t>
            </w:r>
          </w:p>
        </w:tc>
      </w:tr>
      <w:tr w:rsidR="007C527B" w:rsidRPr="00F8736B">
        <w:tc>
          <w:tcPr>
            <w:tcW w:w="3884" w:type="dxa"/>
            <w:tcMar>
              <w:left w:w="0" w:type="dxa"/>
              <w:right w:w="0" w:type="dxa"/>
            </w:tcMar>
          </w:tcPr>
          <w:p w:rsidR="007C527B" w:rsidRPr="009B15E6" w:rsidRDefault="007C527B" w:rsidP="00406ABB">
            <w:pPr>
              <w:pStyle w:val="Standard85M10"/>
            </w:pPr>
          </w:p>
        </w:tc>
        <w:tc>
          <w:tcPr>
            <w:tcW w:w="227" w:type="dxa"/>
            <w:tcBorders>
              <w:left w:val="nil"/>
            </w:tcBorders>
          </w:tcPr>
          <w:p w:rsidR="007C527B" w:rsidRPr="00F8736B" w:rsidRDefault="007C527B" w:rsidP="00406ABB">
            <w:pPr>
              <w:pStyle w:val="Standard85M10"/>
            </w:pPr>
          </w:p>
        </w:tc>
        <w:tc>
          <w:tcPr>
            <w:tcW w:w="5528" w:type="dxa"/>
            <w:tcMar>
              <w:left w:w="0" w:type="dxa"/>
              <w:right w:w="0" w:type="dxa"/>
            </w:tcMar>
          </w:tcPr>
          <w:p w:rsidR="007C527B" w:rsidRPr="00F8736B" w:rsidRDefault="007C527B" w:rsidP="00406ABB">
            <w:pPr>
              <w:pStyle w:val="Standard85M10"/>
            </w:pPr>
          </w:p>
        </w:tc>
      </w:tr>
      <w:tr w:rsidR="00A47D58" w:rsidRPr="004E62C2">
        <w:tc>
          <w:tcPr>
            <w:tcW w:w="3884" w:type="dxa"/>
            <w:tcMar>
              <w:left w:w="0" w:type="dxa"/>
              <w:right w:w="0" w:type="dxa"/>
            </w:tcMar>
          </w:tcPr>
          <w:p w:rsidR="00A47D58" w:rsidRPr="009B15E6" w:rsidRDefault="00A47D58" w:rsidP="00406ABB">
            <w:pPr>
              <w:pStyle w:val="Standard85M10"/>
            </w:pPr>
            <w:r w:rsidRPr="009B15E6">
              <w:t>Ausschlussgründe</w:t>
            </w:r>
          </w:p>
        </w:tc>
        <w:tc>
          <w:tcPr>
            <w:tcW w:w="227" w:type="dxa"/>
            <w:tcBorders>
              <w:left w:val="nil"/>
            </w:tcBorders>
          </w:tcPr>
          <w:p w:rsidR="00A47D58" w:rsidRPr="004E62C2" w:rsidRDefault="00A47D58" w:rsidP="00AA303B"/>
        </w:tc>
        <w:tc>
          <w:tcPr>
            <w:tcW w:w="5528" w:type="dxa"/>
            <w:tcMar>
              <w:left w:w="0" w:type="dxa"/>
              <w:right w:w="0" w:type="dxa"/>
            </w:tcMar>
          </w:tcPr>
          <w:p w:rsidR="00696BDD" w:rsidRDefault="00A47D58" w:rsidP="005A283F">
            <w:r>
              <w:t>Zu spät eingetroffene, nicht vollständig ausgefüllte, nicht handschriftlich unterzeichnete</w:t>
            </w:r>
            <w:r w:rsidR="007F1531">
              <w:t xml:space="preserve"> </w:t>
            </w:r>
            <w:bookmarkStart w:id="3" w:name="Dropdown3"/>
            <w:r w:rsidR="00185AB7">
              <w:fldChar w:fldCharType="begin">
                <w:ffData>
                  <w:name w:val="Dropdown3"/>
                  <w:enabled/>
                  <w:calcOnExit w:val="0"/>
                  <w:ddList>
                    <w:result w:val="2"/>
                    <w:listEntry w:val="                     "/>
                    <w:listEntry w:val="Angebote"/>
                    <w:listEntry w:val="Anträge auf Teilnahme"/>
                  </w:ddList>
                </w:ffData>
              </w:fldChar>
            </w:r>
            <w:r w:rsidR="00020C89">
              <w:instrText xml:space="preserve"> FORMDROPDOWN </w:instrText>
            </w:r>
            <w:r w:rsidR="005C7AD3">
              <w:fldChar w:fldCharType="separate"/>
            </w:r>
            <w:r w:rsidR="00185AB7">
              <w:fldChar w:fldCharType="end"/>
            </w:r>
            <w:bookmarkEnd w:id="3"/>
            <w:r>
              <w:t xml:space="preserve"> </w:t>
            </w:r>
            <w:r w:rsidR="00696BDD">
              <w:t xml:space="preserve">(Selbstdeklaration) </w:t>
            </w:r>
            <w:r>
              <w:t xml:space="preserve">oder solche, bei denen Unterlagen </w:t>
            </w:r>
          </w:p>
          <w:p w:rsidR="00A47D58" w:rsidRPr="00D430C1" w:rsidRDefault="00A47D58" w:rsidP="005A283F">
            <w:r>
              <w:t xml:space="preserve">oder Beilagen fehlen, werden gestützt auf </w:t>
            </w:r>
            <w:r w:rsidR="007B3588">
              <w:t>§</w:t>
            </w:r>
            <w:r w:rsidR="00EF2A1F">
              <w:t> </w:t>
            </w:r>
            <w:r w:rsidR="007B3588">
              <w:t>4</w:t>
            </w:r>
            <w:r w:rsidR="00EF2A1F">
              <w:t> </w:t>
            </w:r>
            <w:r w:rsidR="007B3588">
              <w:t>a Abs.</w:t>
            </w:r>
            <w:r w:rsidR="00EF2A1F">
              <w:t> </w:t>
            </w:r>
            <w:r w:rsidR="007B3588">
              <w:t>1 lit.</w:t>
            </w:r>
            <w:r w:rsidR="00EF2A1F">
              <w:t> </w:t>
            </w:r>
            <w:r w:rsidR="007B3588">
              <w:t xml:space="preserve">b IVöB-Beitrittsgesetz </w:t>
            </w:r>
            <w:r>
              <w:t>ausgeschlossen.</w:t>
            </w:r>
          </w:p>
        </w:tc>
      </w:tr>
      <w:tr w:rsidR="00A47D58" w:rsidRPr="004E62C2">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4E62C2" w:rsidRDefault="00A47D58" w:rsidP="00406ABB">
            <w:pPr>
              <w:pStyle w:val="Standard85M10"/>
            </w:pPr>
          </w:p>
        </w:tc>
        <w:tc>
          <w:tcPr>
            <w:tcW w:w="5528" w:type="dxa"/>
            <w:tcMar>
              <w:left w:w="0" w:type="dxa"/>
              <w:right w:w="0" w:type="dxa"/>
            </w:tcMar>
          </w:tcPr>
          <w:p w:rsidR="00A47D58" w:rsidRPr="00D430C1" w:rsidRDefault="00A47D58" w:rsidP="00406ABB">
            <w:pPr>
              <w:pStyle w:val="Standard85M10"/>
            </w:pPr>
          </w:p>
        </w:tc>
      </w:tr>
      <w:tr w:rsidR="00A47D58" w:rsidRPr="004E62C2">
        <w:tc>
          <w:tcPr>
            <w:tcW w:w="3884" w:type="dxa"/>
            <w:tcMar>
              <w:left w:w="0" w:type="dxa"/>
              <w:right w:w="0" w:type="dxa"/>
            </w:tcMar>
          </w:tcPr>
          <w:p w:rsidR="00A47D58" w:rsidRPr="009B15E6" w:rsidRDefault="00A47D58" w:rsidP="00406ABB">
            <w:pPr>
              <w:pStyle w:val="Standard85M10"/>
            </w:pPr>
            <w:r w:rsidRPr="009B15E6">
              <w:t>Gerichtsstand ist Zürich</w:t>
            </w:r>
          </w:p>
        </w:tc>
        <w:tc>
          <w:tcPr>
            <w:tcW w:w="227" w:type="dxa"/>
            <w:tcBorders>
              <w:left w:val="nil"/>
            </w:tcBorders>
          </w:tcPr>
          <w:p w:rsidR="00A47D58" w:rsidRPr="004E62C2" w:rsidRDefault="00A47D58" w:rsidP="00AA303B"/>
        </w:tc>
        <w:tc>
          <w:tcPr>
            <w:tcW w:w="5528" w:type="dxa"/>
            <w:tcMar>
              <w:left w:w="0" w:type="dxa"/>
              <w:right w:w="0" w:type="dxa"/>
            </w:tcMar>
          </w:tcPr>
          <w:p w:rsidR="00A47D58" w:rsidRDefault="00A47D58" w:rsidP="009B15E6"/>
        </w:tc>
      </w:tr>
      <w:tr w:rsidR="00A47D58" w:rsidRPr="004E62C2">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4E62C2" w:rsidRDefault="00A47D58" w:rsidP="00406ABB">
            <w:pPr>
              <w:pStyle w:val="Standard85M10"/>
            </w:pPr>
          </w:p>
        </w:tc>
        <w:tc>
          <w:tcPr>
            <w:tcW w:w="5528" w:type="dxa"/>
            <w:tcMar>
              <w:left w:w="0" w:type="dxa"/>
              <w:right w:w="0" w:type="dxa"/>
            </w:tcMar>
          </w:tcPr>
          <w:p w:rsidR="00A47D58" w:rsidRDefault="00A47D58" w:rsidP="00406ABB">
            <w:pPr>
              <w:pStyle w:val="Standard85M10"/>
            </w:pPr>
          </w:p>
        </w:tc>
      </w:tr>
      <w:tr w:rsidR="00A47D58" w:rsidRPr="004E62C2">
        <w:tc>
          <w:tcPr>
            <w:tcW w:w="3884" w:type="dxa"/>
            <w:tcMar>
              <w:left w:w="0" w:type="dxa"/>
              <w:right w:w="0" w:type="dxa"/>
            </w:tcMar>
          </w:tcPr>
          <w:p w:rsidR="00A47D58" w:rsidRPr="009B15E6" w:rsidRDefault="00A47D58" w:rsidP="00406ABB">
            <w:pPr>
              <w:pStyle w:val="Standard85M10"/>
            </w:pPr>
            <w:r w:rsidRPr="009B15E6">
              <w:t>Ort und Datum</w:t>
            </w:r>
          </w:p>
        </w:tc>
        <w:tc>
          <w:tcPr>
            <w:tcW w:w="227" w:type="dxa"/>
            <w:tcBorders>
              <w:left w:val="nil"/>
            </w:tcBorders>
          </w:tcPr>
          <w:p w:rsidR="00A47D58" w:rsidRPr="004E62C2" w:rsidRDefault="00A47D58" w:rsidP="00AA303B"/>
        </w:tc>
        <w:tc>
          <w:tcPr>
            <w:tcW w:w="5528" w:type="dxa"/>
            <w:tcMar>
              <w:left w:w="0" w:type="dxa"/>
              <w:right w:w="0" w:type="dxa"/>
            </w:tcMar>
          </w:tcPr>
          <w:p w:rsidR="00A47D58" w:rsidRDefault="00A47D58" w:rsidP="009B15E6">
            <w:r>
              <w:t>Die Unternehmung</w:t>
            </w:r>
          </w:p>
        </w:tc>
      </w:tr>
      <w:tr w:rsidR="00A47D58" w:rsidRPr="004E62C2">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4E62C2" w:rsidRDefault="00A47D58" w:rsidP="00406ABB">
            <w:pPr>
              <w:pStyle w:val="Standard85M10"/>
            </w:pPr>
          </w:p>
        </w:tc>
        <w:tc>
          <w:tcPr>
            <w:tcW w:w="5528" w:type="dxa"/>
            <w:tcMar>
              <w:left w:w="0" w:type="dxa"/>
              <w:right w:w="0" w:type="dxa"/>
            </w:tcMar>
          </w:tcPr>
          <w:p w:rsidR="00A47D58" w:rsidRPr="009B15E6" w:rsidRDefault="00A47D58" w:rsidP="00406ABB">
            <w:pPr>
              <w:pStyle w:val="Standard85M10"/>
            </w:pPr>
            <w:r w:rsidRPr="009B15E6">
              <w:t>Stempel und rechtsgültige Unterschrift(en)</w:t>
            </w:r>
          </w:p>
        </w:tc>
      </w:tr>
    </w:tbl>
    <w:p w:rsidR="007C527B" w:rsidRDefault="007C527B" w:rsidP="00406ABB">
      <w:pPr>
        <w:pStyle w:val="Standard85M10"/>
      </w:pPr>
    </w:p>
    <w:p w:rsidR="00A47D58" w:rsidRDefault="00185AB7" w:rsidP="00A47D58">
      <w:r>
        <w:fldChar w:fldCharType="begin">
          <w:ffData>
            <w:name w:val="Text58"/>
            <w:enabled/>
            <w:calcOnExit w:val="0"/>
            <w:textInput/>
          </w:ffData>
        </w:fldChar>
      </w:r>
      <w:bookmarkStart w:id="4" w:name="Text58"/>
      <w:r w:rsidR="007C527B">
        <w:instrText xml:space="preserve"> FORMTEXT </w:instrText>
      </w:r>
      <w:r>
        <w:fldChar w:fldCharType="separate"/>
      </w:r>
      <w:r w:rsidR="007C527B">
        <w:rPr>
          <w:noProof/>
        </w:rPr>
        <w:t> </w:t>
      </w:r>
      <w:r w:rsidR="007C527B">
        <w:rPr>
          <w:noProof/>
        </w:rPr>
        <w:t> </w:t>
      </w:r>
      <w:r w:rsidR="007C527B">
        <w:rPr>
          <w:noProof/>
        </w:rPr>
        <w:t> </w:t>
      </w:r>
      <w:r w:rsidR="007C527B">
        <w:rPr>
          <w:noProof/>
        </w:rPr>
        <w:t> </w:t>
      </w:r>
      <w:r w:rsidR="007C527B">
        <w:rPr>
          <w:noProof/>
        </w:rPr>
        <w:t> </w:t>
      </w:r>
      <w:r>
        <w:fldChar w:fldCharType="end"/>
      </w:r>
      <w:bookmarkEnd w:id="4"/>
    </w:p>
    <w:p w:rsidR="007C527B" w:rsidRPr="00122A16" w:rsidRDefault="007C527B" w:rsidP="00122A16">
      <w:pPr>
        <w:pStyle w:val="berschrift1"/>
      </w:pPr>
      <w:r w:rsidRPr="00122A16">
        <w:lastRenderedPageBreak/>
        <w:t>Angaben zur Unternehmung</w:t>
      </w:r>
    </w:p>
    <w:tbl>
      <w:tblPr>
        <w:tblW w:w="9639" w:type="dxa"/>
        <w:tblLayout w:type="fixed"/>
        <w:tblCellMar>
          <w:left w:w="0" w:type="dxa"/>
          <w:right w:w="0" w:type="dxa"/>
        </w:tblCellMar>
        <w:tblLook w:val="0000" w:firstRow="0" w:lastRow="0" w:firstColumn="0" w:lastColumn="0" w:noHBand="0" w:noVBand="0"/>
      </w:tblPr>
      <w:tblGrid>
        <w:gridCol w:w="1899"/>
        <w:gridCol w:w="1985"/>
        <w:gridCol w:w="227"/>
        <w:gridCol w:w="5528"/>
      </w:tblGrid>
      <w:tr w:rsidR="007356DD" w:rsidTr="00E14F66">
        <w:tc>
          <w:tcPr>
            <w:tcW w:w="1899" w:type="dxa"/>
            <w:tcMar>
              <w:left w:w="0" w:type="dxa"/>
              <w:right w:w="0" w:type="dxa"/>
            </w:tcMar>
          </w:tcPr>
          <w:p w:rsidR="007356DD" w:rsidRPr="00F8736B" w:rsidRDefault="007356DD" w:rsidP="007356DD">
            <w:pPr>
              <w:pStyle w:val="Tabelle85M10V3"/>
              <w:rPr>
                <w:b/>
                <w:bCs/>
              </w:rPr>
            </w:pPr>
            <w:r w:rsidRPr="00F8736B">
              <w:rPr>
                <w:b/>
                <w:bCs/>
              </w:rPr>
              <w:t>Bezeichnung</w:t>
            </w:r>
          </w:p>
        </w:tc>
        <w:tc>
          <w:tcPr>
            <w:tcW w:w="1985" w:type="dxa"/>
            <w:tcMar>
              <w:left w:w="0" w:type="dxa"/>
              <w:right w:w="0" w:type="dxa"/>
            </w:tcMar>
          </w:tcPr>
          <w:p w:rsidR="007356DD" w:rsidRPr="00833B9A" w:rsidRDefault="007356DD" w:rsidP="007356DD">
            <w:pPr>
              <w:pStyle w:val="Tabelle85M10V30"/>
              <w:tabs>
                <w:tab w:val="right" w:pos="1985"/>
              </w:tabs>
            </w:pPr>
            <w:r>
              <w:t xml:space="preserve">Firmenbezeichnung </w:t>
            </w:r>
          </w:p>
        </w:tc>
        <w:tc>
          <w:tcPr>
            <w:tcW w:w="227" w:type="dxa"/>
          </w:tcPr>
          <w:p w:rsidR="007356DD" w:rsidRDefault="007356DD" w:rsidP="007356DD"/>
        </w:tc>
        <w:tc>
          <w:tcPr>
            <w:tcW w:w="5528" w:type="dxa"/>
            <w:tcBorders>
              <w:bottom w:val="single" w:sz="4" w:space="0" w:color="808080"/>
            </w:tcBorders>
            <w:tcMar>
              <w:left w:w="0" w:type="dxa"/>
              <w:right w:w="0" w:type="dxa"/>
            </w:tcMar>
            <w:vAlign w:val="bottom"/>
          </w:tcPr>
          <w:p w:rsidR="007356DD" w:rsidRDefault="007356DD" w:rsidP="007356DD">
            <w:r>
              <w:fldChar w:fldCharType="begin">
                <w:ffData>
                  <w:name w:val="Text41"/>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356DD" w:rsidTr="00E14F66">
        <w:tc>
          <w:tcPr>
            <w:tcW w:w="1899" w:type="dxa"/>
            <w:tcMar>
              <w:left w:w="0" w:type="dxa"/>
              <w:right w:w="0" w:type="dxa"/>
            </w:tcMar>
          </w:tcPr>
          <w:p w:rsidR="007356DD" w:rsidRPr="00F8736B" w:rsidRDefault="007356DD" w:rsidP="007356DD">
            <w:pPr>
              <w:pStyle w:val="Tabelle85M10V3"/>
              <w:rPr>
                <w:b/>
                <w:bCs/>
              </w:rPr>
            </w:pPr>
          </w:p>
        </w:tc>
        <w:tc>
          <w:tcPr>
            <w:tcW w:w="1985" w:type="dxa"/>
            <w:tcMar>
              <w:left w:w="0" w:type="dxa"/>
              <w:right w:w="0" w:type="dxa"/>
            </w:tcMar>
          </w:tcPr>
          <w:p w:rsidR="007356DD" w:rsidRPr="002C5B56" w:rsidRDefault="007356DD" w:rsidP="007356DD">
            <w:pPr>
              <w:pStyle w:val="Tabelle85M10V30"/>
              <w:tabs>
                <w:tab w:val="right" w:pos="1985"/>
              </w:tabs>
              <w:rPr>
                <w:sz w:val="16"/>
                <w:szCs w:val="16"/>
              </w:rPr>
            </w:pPr>
            <w:r w:rsidRPr="002C5B56">
              <w:rPr>
                <w:sz w:val="16"/>
                <w:szCs w:val="16"/>
              </w:rPr>
              <w:t>(gemäss UID-Register)</w:t>
            </w:r>
          </w:p>
        </w:tc>
        <w:tc>
          <w:tcPr>
            <w:tcW w:w="227" w:type="dxa"/>
          </w:tcPr>
          <w:p w:rsidR="007356DD" w:rsidRDefault="007356DD" w:rsidP="007356DD"/>
        </w:tc>
        <w:tc>
          <w:tcPr>
            <w:tcW w:w="5528" w:type="dxa"/>
            <w:tcBorders>
              <w:top w:val="single" w:sz="4" w:space="0" w:color="808080"/>
              <w:bottom w:val="single" w:sz="4" w:space="0" w:color="808080"/>
            </w:tcBorders>
            <w:tcMar>
              <w:left w:w="0" w:type="dxa"/>
              <w:right w:w="0" w:type="dxa"/>
            </w:tcMar>
            <w:vAlign w:val="bottom"/>
          </w:tcPr>
          <w:p w:rsidR="007356DD" w:rsidRDefault="007356DD" w:rsidP="007356DD">
            <w:r>
              <w:fldChar w:fldCharType="begin">
                <w:ffData>
                  <w:name w:val="Text42"/>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A47D58" w:rsidRPr="00122A16" w:rsidTr="00E14F66">
        <w:tc>
          <w:tcPr>
            <w:tcW w:w="1899" w:type="dxa"/>
            <w:tcMar>
              <w:left w:w="0" w:type="dxa"/>
              <w:right w:w="0" w:type="dxa"/>
            </w:tcMar>
          </w:tcPr>
          <w:p w:rsidR="00A47D58" w:rsidRPr="00122A16" w:rsidRDefault="00A47D58" w:rsidP="00406ABB">
            <w:pPr>
              <w:pStyle w:val="Standard85M10"/>
            </w:pPr>
          </w:p>
        </w:tc>
        <w:tc>
          <w:tcPr>
            <w:tcW w:w="1985" w:type="dxa"/>
            <w:tcMar>
              <w:left w:w="0" w:type="dxa"/>
              <w:right w:w="0" w:type="dxa"/>
            </w:tcMar>
          </w:tcPr>
          <w:p w:rsidR="00A47D58" w:rsidRPr="00122A16" w:rsidRDefault="00A47D58" w:rsidP="00406ABB">
            <w:pPr>
              <w:pStyle w:val="Standard85M10"/>
            </w:pPr>
          </w:p>
        </w:tc>
        <w:tc>
          <w:tcPr>
            <w:tcW w:w="227" w:type="dxa"/>
          </w:tcPr>
          <w:p w:rsidR="00A47D58" w:rsidRPr="00122A16" w:rsidRDefault="00A47D58" w:rsidP="00406ABB">
            <w:pPr>
              <w:pStyle w:val="Standard85M10"/>
            </w:pPr>
          </w:p>
        </w:tc>
        <w:tc>
          <w:tcPr>
            <w:tcW w:w="5528" w:type="dxa"/>
            <w:tcBorders>
              <w:top w:val="single" w:sz="4" w:space="0" w:color="808080"/>
            </w:tcBorders>
            <w:tcMar>
              <w:left w:w="0" w:type="dxa"/>
              <w:right w:w="0" w:type="dxa"/>
            </w:tcMar>
            <w:vAlign w:val="bottom"/>
          </w:tcPr>
          <w:p w:rsidR="00A47D58" w:rsidRPr="00122A16" w:rsidRDefault="00A47D58" w:rsidP="00406ABB">
            <w:pPr>
              <w:pStyle w:val="Standard85M10"/>
            </w:pPr>
          </w:p>
        </w:tc>
      </w:tr>
      <w:tr w:rsidR="00A47D58" w:rsidTr="00E14F66">
        <w:tc>
          <w:tcPr>
            <w:tcW w:w="1899" w:type="dxa"/>
            <w:tcMar>
              <w:left w:w="0" w:type="dxa"/>
              <w:right w:w="0" w:type="dxa"/>
            </w:tcMar>
          </w:tcPr>
          <w:p w:rsidR="00A47D58" w:rsidRPr="00F8736B" w:rsidRDefault="00A47D58" w:rsidP="00F8736B">
            <w:pPr>
              <w:pStyle w:val="Tabelle85M10V3"/>
              <w:rPr>
                <w:b/>
                <w:bCs/>
              </w:rPr>
            </w:pPr>
            <w:r w:rsidRPr="00F8736B">
              <w:rPr>
                <w:b/>
                <w:bCs/>
              </w:rPr>
              <w:t>Adresse</w:t>
            </w:r>
          </w:p>
        </w:tc>
        <w:tc>
          <w:tcPr>
            <w:tcW w:w="1985" w:type="dxa"/>
            <w:tcMar>
              <w:left w:w="0" w:type="dxa"/>
              <w:right w:w="0" w:type="dxa"/>
            </w:tcMar>
          </w:tcPr>
          <w:p w:rsidR="00A47D58" w:rsidRPr="00AF1EB9" w:rsidRDefault="00A47D58" w:rsidP="00F8736B">
            <w:pPr>
              <w:pStyle w:val="Tabelle85M10V3"/>
            </w:pPr>
            <w:r w:rsidRPr="00AF1EB9">
              <w:t>Strasse</w:t>
            </w:r>
            <w:r w:rsidR="007C527B">
              <w:t>/Nr.</w:t>
            </w:r>
          </w:p>
        </w:tc>
        <w:tc>
          <w:tcPr>
            <w:tcW w:w="227" w:type="dxa"/>
          </w:tcPr>
          <w:p w:rsidR="00A47D58" w:rsidRDefault="00A47D58" w:rsidP="00F8736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3"/>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PLZ/Ort</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E14F66">
        <w:tc>
          <w:tcPr>
            <w:tcW w:w="1899" w:type="dxa"/>
            <w:tcMar>
              <w:left w:w="0" w:type="dxa"/>
              <w:right w:w="0" w:type="dxa"/>
            </w:tcMar>
          </w:tcPr>
          <w:p w:rsidR="00A47D58" w:rsidRPr="00F8736B" w:rsidRDefault="00A47D58" w:rsidP="00406ABB">
            <w:pPr>
              <w:pStyle w:val="Standard85M10"/>
            </w:pPr>
          </w:p>
        </w:tc>
        <w:tc>
          <w:tcPr>
            <w:tcW w:w="1985" w:type="dxa"/>
            <w:tcMar>
              <w:left w:w="0" w:type="dxa"/>
              <w:right w:w="0" w:type="dxa"/>
            </w:tcMar>
          </w:tcPr>
          <w:p w:rsidR="00A47D58" w:rsidRPr="00B05214" w:rsidRDefault="00A47D58" w:rsidP="00406ABB">
            <w:pPr>
              <w:pStyle w:val="Standard85M10"/>
            </w:pPr>
          </w:p>
        </w:tc>
        <w:tc>
          <w:tcPr>
            <w:tcW w:w="227" w:type="dxa"/>
          </w:tcPr>
          <w:p w:rsidR="00A47D58" w:rsidRPr="00B05214" w:rsidRDefault="00A47D58" w:rsidP="00406ABB">
            <w:pPr>
              <w:pStyle w:val="Standard85M10"/>
            </w:pPr>
          </w:p>
        </w:tc>
        <w:tc>
          <w:tcPr>
            <w:tcW w:w="5528" w:type="dxa"/>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E14F66">
        <w:tc>
          <w:tcPr>
            <w:tcW w:w="1899" w:type="dxa"/>
            <w:tcMar>
              <w:left w:w="0" w:type="dxa"/>
              <w:right w:w="0" w:type="dxa"/>
            </w:tcMar>
          </w:tcPr>
          <w:p w:rsidR="00A47D58" w:rsidRPr="00F8736B" w:rsidRDefault="00A47D58" w:rsidP="00F8736B">
            <w:pPr>
              <w:pStyle w:val="Tabelle85M10V3"/>
              <w:rPr>
                <w:b/>
                <w:bCs/>
              </w:rPr>
            </w:pPr>
            <w:r w:rsidRPr="00F8736B">
              <w:rPr>
                <w:b/>
                <w:bCs/>
              </w:rPr>
              <w:t>Kontakt</w:t>
            </w:r>
          </w:p>
        </w:tc>
        <w:tc>
          <w:tcPr>
            <w:tcW w:w="1985" w:type="dxa"/>
            <w:tcMar>
              <w:left w:w="0" w:type="dxa"/>
              <w:right w:w="0" w:type="dxa"/>
            </w:tcMar>
          </w:tcPr>
          <w:p w:rsidR="00A47D58" w:rsidRPr="00AF1EB9" w:rsidRDefault="00A47D58" w:rsidP="00F8736B">
            <w:pPr>
              <w:pStyle w:val="Tabelle85M10V3"/>
            </w:pPr>
            <w:r w:rsidRPr="00AF1EB9">
              <w:t>Telefon</w:t>
            </w:r>
          </w:p>
        </w:tc>
        <w:tc>
          <w:tcPr>
            <w:tcW w:w="227" w:type="dxa"/>
          </w:tcPr>
          <w:p w:rsidR="00A47D58" w:rsidRDefault="00A47D58" w:rsidP="00F8736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Mobiltelefon</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E-Mail</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E14F66">
        <w:tc>
          <w:tcPr>
            <w:tcW w:w="1899" w:type="dxa"/>
            <w:tcMar>
              <w:left w:w="0" w:type="dxa"/>
              <w:right w:w="0" w:type="dxa"/>
            </w:tcMar>
          </w:tcPr>
          <w:p w:rsidR="00A47D58" w:rsidRPr="00F8736B" w:rsidRDefault="00A47D58" w:rsidP="00406ABB">
            <w:pPr>
              <w:pStyle w:val="Standard85M10"/>
            </w:pPr>
          </w:p>
        </w:tc>
        <w:tc>
          <w:tcPr>
            <w:tcW w:w="1985" w:type="dxa"/>
            <w:tcMar>
              <w:left w:w="0" w:type="dxa"/>
              <w:right w:w="0" w:type="dxa"/>
            </w:tcMar>
          </w:tcPr>
          <w:p w:rsidR="00A47D58" w:rsidRPr="00B05214" w:rsidRDefault="00A47D58" w:rsidP="00406ABB">
            <w:pPr>
              <w:pStyle w:val="Standard85M10"/>
            </w:pPr>
          </w:p>
        </w:tc>
        <w:tc>
          <w:tcPr>
            <w:tcW w:w="227" w:type="dxa"/>
          </w:tcPr>
          <w:p w:rsidR="00A47D58" w:rsidRPr="00B05214" w:rsidRDefault="00A47D58" w:rsidP="00406ABB">
            <w:pPr>
              <w:pStyle w:val="Standard85M10"/>
            </w:pPr>
          </w:p>
        </w:tc>
        <w:tc>
          <w:tcPr>
            <w:tcW w:w="5528" w:type="dxa"/>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E14F66">
        <w:tc>
          <w:tcPr>
            <w:tcW w:w="1899" w:type="dxa"/>
            <w:tcMar>
              <w:left w:w="0" w:type="dxa"/>
              <w:right w:w="0" w:type="dxa"/>
            </w:tcMar>
          </w:tcPr>
          <w:p w:rsidR="00A47D58" w:rsidRPr="00F8736B" w:rsidRDefault="00A47D58" w:rsidP="00F8736B">
            <w:pPr>
              <w:pStyle w:val="Tabelle85M10V3"/>
              <w:rPr>
                <w:b/>
                <w:bCs/>
              </w:rPr>
            </w:pPr>
            <w:r w:rsidRPr="00F8736B">
              <w:rPr>
                <w:b/>
                <w:bCs/>
              </w:rPr>
              <w:t>Betriebsausrichtung</w:t>
            </w:r>
          </w:p>
        </w:tc>
        <w:tc>
          <w:tcPr>
            <w:tcW w:w="1985" w:type="dxa"/>
            <w:tcMar>
              <w:left w:w="0" w:type="dxa"/>
              <w:right w:w="0" w:type="dxa"/>
            </w:tcMar>
          </w:tcPr>
          <w:p w:rsidR="00A47D58" w:rsidRPr="00AF1EB9" w:rsidRDefault="00A47D58" w:rsidP="00F8736B">
            <w:pPr>
              <w:pStyle w:val="Tabelle85M10V3"/>
            </w:pPr>
            <w:r w:rsidRPr="00AF1EB9">
              <w:t>Kernkompetenzen</w:t>
            </w:r>
          </w:p>
        </w:tc>
        <w:tc>
          <w:tcPr>
            <w:tcW w:w="227" w:type="dxa"/>
          </w:tcPr>
          <w:p w:rsidR="00A47D58" w:rsidRDefault="00A47D58" w:rsidP="00F8736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Rechtsform</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Gründungsjahr</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Mitgliedschaften</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E14F66">
        <w:tc>
          <w:tcPr>
            <w:tcW w:w="1899" w:type="dxa"/>
            <w:tcMar>
              <w:left w:w="0" w:type="dxa"/>
              <w:right w:w="0" w:type="dxa"/>
            </w:tcMar>
          </w:tcPr>
          <w:p w:rsidR="00A47D58" w:rsidRPr="00F8736B" w:rsidRDefault="00A47D58" w:rsidP="00406ABB">
            <w:pPr>
              <w:pStyle w:val="Standard85M10"/>
            </w:pPr>
          </w:p>
        </w:tc>
        <w:tc>
          <w:tcPr>
            <w:tcW w:w="1985" w:type="dxa"/>
            <w:tcMar>
              <w:left w:w="0" w:type="dxa"/>
              <w:right w:w="0" w:type="dxa"/>
            </w:tcMar>
          </w:tcPr>
          <w:p w:rsidR="00A47D58" w:rsidRPr="00B05214" w:rsidRDefault="00A47D58" w:rsidP="00406ABB">
            <w:pPr>
              <w:pStyle w:val="Standard85M10"/>
            </w:pPr>
          </w:p>
        </w:tc>
        <w:tc>
          <w:tcPr>
            <w:tcW w:w="227" w:type="dxa"/>
          </w:tcPr>
          <w:p w:rsidR="00A47D58" w:rsidRPr="00B05214" w:rsidRDefault="00A47D58" w:rsidP="00406ABB">
            <w:pPr>
              <w:pStyle w:val="Standard85M10"/>
            </w:pPr>
          </w:p>
        </w:tc>
        <w:tc>
          <w:tcPr>
            <w:tcW w:w="5528" w:type="dxa"/>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E14F66">
        <w:tc>
          <w:tcPr>
            <w:tcW w:w="1899" w:type="dxa"/>
            <w:tcMar>
              <w:left w:w="0" w:type="dxa"/>
              <w:right w:w="0" w:type="dxa"/>
            </w:tcMar>
          </w:tcPr>
          <w:p w:rsidR="00A47D58" w:rsidRPr="00F8736B" w:rsidRDefault="00A47D58" w:rsidP="00F8736B">
            <w:pPr>
              <w:pStyle w:val="Tabelle85M10V3"/>
              <w:rPr>
                <w:b/>
                <w:bCs/>
              </w:rPr>
            </w:pPr>
            <w:r w:rsidRPr="00F8736B">
              <w:rPr>
                <w:b/>
                <w:bCs/>
              </w:rPr>
              <w:t>Mitarbeitende</w:t>
            </w:r>
            <w:r w:rsidR="00F8736B">
              <w:rPr>
                <w:b/>
                <w:bCs/>
              </w:rPr>
              <w:t xml:space="preserve"> </w:t>
            </w:r>
            <w:r w:rsidRPr="00F8736B">
              <w:rPr>
                <w:b/>
                <w:bCs/>
              </w:rPr>
              <w:t>*</w:t>
            </w:r>
          </w:p>
        </w:tc>
        <w:tc>
          <w:tcPr>
            <w:tcW w:w="1985" w:type="dxa"/>
            <w:tcMar>
              <w:left w:w="0" w:type="dxa"/>
              <w:right w:w="0" w:type="dxa"/>
            </w:tcMar>
          </w:tcPr>
          <w:p w:rsidR="00A47D58" w:rsidRPr="00AF1EB9" w:rsidRDefault="00A47D58" w:rsidP="00F8736B">
            <w:pPr>
              <w:pStyle w:val="Tabelle85M10V3"/>
            </w:pPr>
            <w:r w:rsidRPr="00AF1EB9">
              <w:t>Gesamtzahl</w:t>
            </w:r>
          </w:p>
        </w:tc>
        <w:tc>
          <w:tcPr>
            <w:tcW w:w="227" w:type="dxa"/>
          </w:tcPr>
          <w:p w:rsidR="00A47D58" w:rsidRDefault="00A47D58" w:rsidP="00F8736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in Planung/Bauleitung</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in Administration</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853525" w:rsidTr="00E14F66">
        <w:tc>
          <w:tcPr>
            <w:tcW w:w="1899" w:type="dxa"/>
            <w:tcMar>
              <w:left w:w="0" w:type="dxa"/>
              <w:right w:w="0" w:type="dxa"/>
            </w:tcMar>
          </w:tcPr>
          <w:p w:rsidR="00853525" w:rsidRPr="00F8736B" w:rsidRDefault="00853525" w:rsidP="00F8736B">
            <w:pPr>
              <w:pStyle w:val="Tabelle85M10V3"/>
              <w:rPr>
                <w:b/>
                <w:bCs/>
              </w:rPr>
            </w:pPr>
          </w:p>
        </w:tc>
        <w:tc>
          <w:tcPr>
            <w:tcW w:w="1985" w:type="dxa"/>
            <w:tcMar>
              <w:left w:w="0" w:type="dxa"/>
              <w:right w:w="0" w:type="dxa"/>
            </w:tcMar>
          </w:tcPr>
          <w:p w:rsidR="00853525" w:rsidRPr="00AF1EB9" w:rsidRDefault="00853525" w:rsidP="00853525">
            <w:pPr>
              <w:pStyle w:val="Tabelle85M10V3"/>
            </w:pPr>
            <w:r>
              <w:t>in Praktikum</w:t>
            </w:r>
          </w:p>
        </w:tc>
        <w:tc>
          <w:tcPr>
            <w:tcW w:w="227" w:type="dxa"/>
          </w:tcPr>
          <w:p w:rsidR="00853525" w:rsidRDefault="00853525" w:rsidP="00F8736B"/>
        </w:tc>
        <w:tc>
          <w:tcPr>
            <w:tcW w:w="5528" w:type="dxa"/>
            <w:tcBorders>
              <w:top w:val="single" w:sz="4" w:space="0" w:color="808080"/>
              <w:bottom w:val="single" w:sz="4" w:space="0" w:color="808080"/>
            </w:tcBorders>
            <w:tcMar>
              <w:left w:w="0" w:type="dxa"/>
              <w:right w:w="0" w:type="dxa"/>
            </w:tcMar>
            <w:vAlign w:val="bottom"/>
          </w:tcPr>
          <w:p w:rsidR="00853525" w:rsidRDefault="00853525" w:rsidP="00E14F66">
            <w:r>
              <w:fldChar w:fldCharType="begin">
                <w:ffData>
                  <w:name w:val="Text44"/>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853525" w:rsidP="00853525">
            <w:pPr>
              <w:pStyle w:val="Tabelle85M10V3"/>
            </w:pPr>
            <w:r>
              <w:t>in Grundausbildung</w:t>
            </w:r>
            <w:r w:rsidR="007E663C">
              <w:t>****</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E14F66">
        <w:tc>
          <w:tcPr>
            <w:tcW w:w="1899" w:type="dxa"/>
            <w:tcMar>
              <w:left w:w="0" w:type="dxa"/>
              <w:right w:w="0" w:type="dxa"/>
            </w:tcMar>
          </w:tcPr>
          <w:p w:rsidR="00A47D58" w:rsidRPr="00F8736B" w:rsidRDefault="00A47D58" w:rsidP="00406ABB">
            <w:pPr>
              <w:pStyle w:val="Standard85M10"/>
            </w:pPr>
          </w:p>
        </w:tc>
        <w:tc>
          <w:tcPr>
            <w:tcW w:w="1985" w:type="dxa"/>
            <w:tcMar>
              <w:left w:w="0" w:type="dxa"/>
              <w:right w:w="0" w:type="dxa"/>
            </w:tcMar>
          </w:tcPr>
          <w:p w:rsidR="00A47D58" w:rsidRPr="00B05214" w:rsidRDefault="00A47D58" w:rsidP="00406ABB">
            <w:pPr>
              <w:pStyle w:val="Standard85M10"/>
            </w:pPr>
          </w:p>
        </w:tc>
        <w:tc>
          <w:tcPr>
            <w:tcW w:w="227" w:type="dxa"/>
          </w:tcPr>
          <w:p w:rsidR="00A47D58" w:rsidRPr="00B05214" w:rsidRDefault="00A47D58" w:rsidP="00406ABB">
            <w:pPr>
              <w:pStyle w:val="Standard85M10"/>
            </w:pPr>
          </w:p>
        </w:tc>
        <w:tc>
          <w:tcPr>
            <w:tcW w:w="5528" w:type="dxa"/>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E14F66">
        <w:tc>
          <w:tcPr>
            <w:tcW w:w="1899" w:type="dxa"/>
            <w:tcMar>
              <w:left w:w="0" w:type="dxa"/>
              <w:right w:w="0" w:type="dxa"/>
            </w:tcMar>
          </w:tcPr>
          <w:p w:rsidR="00A47D58" w:rsidRPr="00F8736B" w:rsidRDefault="008F7B3C" w:rsidP="00F8736B">
            <w:pPr>
              <w:pStyle w:val="Tabelle85M10V3"/>
              <w:rPr>
                <w:b/>
                <w:bCs/>
              </w:rPr>
            </w:pPr>
            <w:r>
              <w:rPr>
                <w:b/>
                <w:bCs/>
              </w:rPr>
              <w:t>Betriebsh</w:t>
            </w:r>
            <w:r w:rsidR="00A47D58" w:rsidRPr="00F8736B">
              <w:rPr>
                <w:b/>
                <w:bCs/>
              </w:rPr>
              <w:t>aftpflicht</w:t>
            </w:r>
          </w:p>
        </w:tc>
        <w:tc>
          <w:tcPr>
            <w:tcW w:w="1985" w:type="dxa"/>
            <w:tcMar>
              <w:left w:w="0" w:type="dxa"/>
              <w:right w:w="0" w:type="dxa"/>
            </w:tcMar>
          </w:tcPr>
          <w:p w:rsidR="00A47D58" w:rsidRPr="00AF1EB9" w:rsidRDefault="00A47D58" w:rsidP="00F8736B">
            <w:pPr>
              <w:pStyle w:val="Tabelle85M10V3"/>
            </w:pPr>
            <w:r w:rsidRPr="00AF1EB9">
              <w:t>Versicherung</w:t>
            </w:r>
          </w:p>
        </w:tc>
        <w:tc>
          <w:tcPr>
            <w:tcW w:w="227" w:type="dxa"/>
          </w:tcPr>
          <w:p w:rsidR="00A47D58" w:rsidRDefault="00A47D58" w:rsidP="00F8736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6E0E07">
            <w:pPr>
              <w:pStyle w:val="Tabelle85M10V3"/>
              <w:tabs>
                <w:tab w:val="right" w:pos="1985"/>
              </w:tabs>
            </w:pPr>
            <w:r w:rsidRPr="00AF1EB9">
              <w:t>Sachschäden</w:t>
            </w:r>
            <w:r w:rsidR="007C527B">
              <w:tab/>
            </w:r>
            <w:r w:rsidR="006E0E07">
              <w:t>Fr.</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6E0E07">
            <w:pPr>
              <w:pStyle w:val="Tabelle85M10V3"/>
              <w:tabs>
                <w:tab w:val="right" w:pos="1985"/>
              </w:tabs>
            </w:pPr>
            <w:r w:rsidRPr="00AF1EB9">
              <w:t>Personenschäden</w:t>
            </w:r>
            <w:r w:rsidR="007C527B">
              <w:tab/>
            </w:r>
            <w:r w:rsidR="006E0E07">
              <w:t>Fr.</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bl>
    <w:p w:rsidR="00BB2CDB" w:rsidRDefault="00BB2CDB" w:rsidP="00406ABB">
      <w:pPr>
        <w:pStyle w:val="Standard85M10"/>
        <w:rPr>
          <w:lang w:eastAsia="de-DE"/>
        </w:rPr>
      </w:pPr>
    </w:p>
    <w:p w:rsidR="00A47D58" w:rsidRPr="00122A16" w:rsidRDefault="00797FE7" w:rsidP="00122A16">
      <w:pPr>
        <w:pStyle w:val="berschrift1"/>
        <w:pageBreakBefore w:val="0"/>
      </w:pPr>
      <w:r w:rsidRPr="00122A16">
        <w:t xml:space="preserve">Für das Projekt vorgesehene Mitarbeitende der Unternehmung </w:t>
      </w:r>
      <w:r w:rsidR="00680CE3" w:rsidRPr="00122A16">
        <w:t>**</w:t>
      </w:r>
    </w:p>
    <w:tbl>
      <w:tblPr>
        <w:tblW w:w="9639" w:type="dxa"/>
        <w:tblLayout w:type="fixed"/>
        <w:tblCellMar>
          <w:left w:w="0" w:type="dxa"/>
          <w:right w:w="0" w:type="dxa"/>
        </w:tblCellMar>
        <w:tblLook w:val="0000" w:firstRow="0" w:lastRow="0" w:firstColumn="0" w:lastColumn="0" w:noHBand="0" w:noVBand="0"/>
      </w:tblPr>
      <w:tblGrid>
        <w:gridCol w:w="1899"/>
        <w:gridCol w:w="1985"/>
        <w:gridCol w:w="227"/>
        <w:gridCol w:w="5528"/>
      </w:tblGrid>
      <w:tr w:rsidR="00A47D58" w:rsidTr="00E14F66">
        <w:tc>
          <w:tcPr>
            <w:tcW w:w="1899" w:type="dxa"/>
            <w:tcMar>
              <w:left w:w="0" w:type="dxa"/>
              <w:right w:w="0" w:type="dxa"/>
            </w:tcMar>
          </w:tcPr>
          <w:p w:rsidR="00A47D58" w:rsidRPr="00F8736B" w:rsidRDefault="00E50156" w:rsidP="00F8736B">
            <w:pPr>
              <w:pStyle w:val="Tabelle85M10V3"/>
              <w:rPr>
                <w:b/>
                <w:bCs/>
              </w:rPr>
            </w:pPr>
            <w:r>
              <w:rPr>
                <w:b/>
                <w:bCs/>
              </w:rPr>
              <w:t>Projektleitung</w:t>
            </w:r>
          </w:p>
        </w:tc>
        <w:tc>
          <w:tcPr>
            <w:tcW w:w="1985" w:type="dxa"/>
            <w:tcMar>
              <w:left w:w="0" w:type="dxa"/>
              <w:right w:w="0" w:type="dxa"/>
            </w:tcMar>
          </w:tcPr>
          <w:p w:rsidR="00A47D58" w:rsidRPr="00AF1EB9" w:rsidRDefault="007C527B" w:rsidP="00F8736B">
            <w:pPr>
              <w:pStyle w:val="Tabelle85M10V3"/>
            </w:pPr>
            <w:r>
              <w:t>Name</w:t>
            </w:r>
          </w:p>
        </w:tc>
        <w:tc>
          <w:tcPr>
            <w:tcW w:w="227" w:type="dxa"/>
          </w:tcPr>
          <w:p w:rsidR="00A47D58" w:rsidRDefault="00A47D58" w:rsidP="00AA303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7C527B" w:rsidP="00F8736B">
            <w:pPr>
              <w:pStyle w:val="Tabelle85M10V3"/>
            </w:pPr>
            <w:r>
              <w:t>Facha</w:t>
            </w:r>
            <w:r w:rsidRPr="00AF1EB9">
              <w:t>usbildung</w:t>
            </w:r>
          </w:p>
        </w:tc>
        <w:tc>
          <w:tcPr>
            <w:tcW w:w="227" w:type="dxa"/>
          </w:tcPr>
          <w:p w:rsidR="00A47D58" w:rsidRDefault="00A47D58" w:rsidP="00AA303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Del="007D48CD" w:rsidRDefault="007C527B" w:rsidP="00F8736B">
            <w:pPr>
              <w:pStyle w:val="Tabelle85M10V3"/>
            </w:pPr>
            <w:r>
              <w:t>Referenzprojekte/Erfah</w:t>
            </w:r>
            <w:r>
              <w:softHyphen/>
              <w:t>rungen in dieser Funktion</w:t>
            </w:r>
          </w:p>
        </w:tc>
        <w:tc>
          <w:tcPr>
            <w:tcW w:w="227" w:type="dxa"/>
          </w:tcPr>
          <w:p w:rsidR="00A47D58" w:rsidRDefault="00A47D58" w:rsidP="00AA303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7B1512" w:rsidTr="00E14F66">
        <w:tc>
          <w:tcPr>
            <w:tcW w:w="1899" w:type="dxa"/>
            <w:tcMar>
              <w:left w:w="0" w:type="dxa"/>
              <w:right w:w="0" w:type="dxa"/>
            </w:tcMar>
          </w:tcPr>
          <w:p w:rsidR="00A47D58" w:rsidRPr="00F8736B" w:rsidRDefault="00A47D58" w:rsidP="00406ABB">
            <w:pPr>
              <w:pStyle w:val="Standard85M10"/>
            </w:pPr>
          </w:p>
        </w:tc>
        <w:tc>
          <w:tcPr>
            <w:tcW w:w="1985" w:type="dxa"/>
            <w:tcMar>
              <w:left w:w="0" w:type="dxa"/>
              <w:right w:w="0" w:type="dxa"/>
            </w:tcMar>
          </w:tcPr>
          <w:p w:rsidR="00A47D58" w:rsidRPr="00AF1EB9" w:rsidRDefault="00A47D58" w:rsidP="00406ABB">
            <w:pPr>
              <w:pStyle w:val="Standard85M10"/>
            </w:pPr>
          </w:p>
        </w:tc>
        <w:tc>
          <w:tcPr>
            <w:tcW w:w="227" w:type="dxa"/>
          </w:tcPr>
          <w:p w:rsidR="00A47D58" w:rsidRDefault="00A47D58" w:rsidP="00406ABB">
            <w:pPr>
              <w:pStyle w:val="Standard85M10"/>
            </w:pPr>
          </w:p>
        </w:tc>
        <w:tc>
          <w:tcPr>
            <w:tcW w:w="5528" w:type="dxa"/>
            <w:tcBorders>
              <w:top w:val="single" w:sz="4" w:space="0" w:color="808080"/>
            </w:tcBorders>
            <w:tcMar>
              <w:left w:w="0" w:type="dxa"/>
              <w:right w:w="0" w:type="dxa"/>
            </w:tcMar>
            <w:vAlign w:val="bottom"/>
          </w:tcPr>
          <w:p w:rsidR="00A47D58" w:rsidRDefault="00A47D58" w:rsidP="00406ABB">
            <w:pPr>
              <w:pStyle w:val="Standard85M10"/>
            </w:pPr>
          </w:p>
        </w:tc>
      </w:tr>
      <w:tr w:rsidR="00A47D58" w:rsidTr="00E14F66">
        <w:tc>
          <w:tcPr>
            <w:tcW w:w="1899" w:type="dxa"/>
            <w:tcMar>
              <w:left w:w="0" w:type="dxa"/>
              <w:right w:w="0" w:type="dxa"/>
            </w:tcMar>
          </w:tcPr>
          <w:p w:rsidR="00A47D58" w:rsidRPr="00F8736B" w:rsidRDefault="00E50156" w:rsidP="00F8736B">
            <w:pPr>
              <w:pStyle w:val="Tabelle85M10V3"/>
              <w:rPr>
                <w:b/>
                <w:bCs/>
              </w:rPr>
            </w:pPr>
            <w:r>
              <w:rPr>
                <w:b/>
                <w:bCs/>
              </w:rPr>
              <w:t>Stv. Projektleitung</w:t>
            </w:r>
          </w:p>
        </w:tc>
        <w:tc>
          <w:tcPr>
            <w:tcW w:w="1985" w:type="dxa"/>
            <w:tcMar>
              <w:left w:w="0" w:type="dxa"/>
              <w:right w:w="0" w:type="dxa"/>
            </w:tcMar>
          </w:tcPr>
          <w:p w:rsidR="00A47D58" w:rsidRPr="00AF1EB9" w:rsidRDefault="007C527B" w:rsidP="00F8736B">
            <w:pPr>
              <w:pStyle w:val="Tabelle85M10V3"/>
            </w:pPr>
            <w:r>
              <w:t>Name</w:t>
            </w:r>
          </w:p>
        </w:tc>
        <w:tc>
          <w:tcPr>
            <w:tcW w:w="227" w:type="dxa"/>
          </w:tcPr>
          <w:p w:rsidR="00A47D58" w:rsidRDefault="00A47D58" w:rsidP="00AA303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7C527B" w:rsidP="00F8736B">
            <w:pPr>
              <w:pStyle w:val="Tabelle85M10V3"/>
            </w:pPr>
            <w:r>
              <w:t>Facha</w:t>
            </w:r>
            <w:r w:rsidRPr="00AF1EB9">
              <w:t>usbildung</w:t>
            </w:r>
          </w:p>
        </w:tc>
        <w:tc>
          <w:tcPr>
            <w:tcW w:w="227" w:type="dxa"/>
          </w:tcPr>
          <w:p w:rsidR="00A47D58" w:rsidRDefault="00A47D58" w:rsidP="00AA303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Del="007D48CD" w:rsidRDefault="007C527B" w:rsidP="00F8736B">
            <w:pPr>
              <w:pStyle w:val="Tabelle85M10V3"/>
            </w:pPr>
            <w:r>
              <w:t>Referenzprojek</w:t>
            </w:r>
            <w:r w:rsidR="00014BD1">
              <w:t>te</w:t>
            </w:r>
            <w:r>
              <w:t xml:space="preserve"> in dieser Funktion</w:t>
            </w:r>
          </w:p>
        </w:tc>
        <w:tc>
          <w:tcPr>
            <w:tcW w:w="227" w:type="dxa"/>
          </w:tcPr>
          <w:p w:rsidR="00A47D58" w:rsidRDefault="00A47D58" w:rsidP="00AA303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E14F66">
        <w:tc>
          <w:tcPr>
            <w:tcW w:w="1899" w:type="dxa"/>
            <w:tcMar>
              <w:left w:w="0" w:type="dxa"/>
              <w:right w:w="0" w:type="dxa"/>
            </w:tcMar>
          </w:tcPr>
          <w:p w:rsidR="00A47D58" w:rsidRPr="00F8736B" w:rsidRDefault="00A47D58" w:rsidP="00406ABB">
            <w:pPr>
              <w:pStyle w:val="Standard85M10"/>
            </w:pPr>
          </w:p>
        </w:tc>
        <w:tc>
          <w:tcPr>
            <w:tcW w:w="1985" w:type="dxa"/>
            <w:tcMar>
              <w:left w:w="0" w:type="dxa"/>
              <w:right w:w="0" w:type="dxa"/>
            </w:tcMar>
          </w:tcPr>
          <w:p w:rsidR="00A47D58" w:rsidRPr="00B05214" w:rsidRDefault="00A47D58" w:rsidP="00406ABB">
            <w:pPr>
              <w:pStyle w:val="Standard85M10"/>
            </w:pPr>
          </w:p>
        </w:tc>
        <w:tc>
          <w:tcPr>
            <w:tcW w:w="227" w:type="dxa"/>
          </w:tcPr>
          <w:p w:rsidR="00A47D58" w:rsidRPr="00B05214" w:rsidRDefault="00A47D58" w:rsidP="00406ABB">
            <w:pPr>
              <w:pStyle w:val="Standard85M10"/>
            </w:pPr>
          </w:p>
        </w:tc>
        <w:tc>
          <w:tcPr>
            <w:tcW w:w="5528" w:type="dxa"/>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E14F66">
        <w:tc>
          <w:tcPr>
            <w:tcW w:w="1899" w:type="dxa"/>
            <w:tcMar>
              <w:left w:w="0" w:type="dxa"/>
              <w:right w:w="0" w:type="dxa"/>
            </w:tcMar>
          </w:tcPr>
          <w:p w:rsidR="00A47D58" w:rsidRPr="00F8736B" w:rsidRDefault="00E86E37" w:rsidP="00F8736B">
            <w:pPr>
              <w:pStyle w:val="Tabelle85M10V3"/>
              <w:rPr>
                <w:b/>
                <w:bCs/>
              </w:rPr>
            </w:pPr>
            <w:r w:rsidRPr="00F8736B">
              <w:rPr>
                <w:b/>
                <w:bCs/>
              </w:rPr>
              <w:t>Fachb</w:t>
            </w:r>
            <w:r w:rsidR="00A47D58" w:rsidRPr="00F8736B">
              <w:rPr>
                <w:b/>
                <w:bCs/>
              </w:rPr>
              <w:t>auleitung</w:t>
            </w:r>
            <w:r w:rsidR="008B76B2">
              <w:rPr>
                <w:b/>
                <w:bCs/>
              </w:rPr>
              <w:t xml:space="preserve"> ***</w:t>
            </w:r>
          </w:p>
        </w:tc>
        <w:tc>
          <w:tcPr>
            <w:tcW w:w="1985" w:type="dxa"/>
            <w:tcMar>
              <w:left w:w="0" w:type="dxa"/>
              <w:right w:w="0" w:type="dxa"/>
            </w:tcMar>
          </w:tcPr>
          <w:p w:rsidR="00A47D58" w:rsidRPr="00AF1EB9" w:rsidRDefault="007C527B" w:rsidP="00F8736B">
            <w:pPr>
              <w:pStyle w:val="Tabelle85M10V3"/>
            </w:pPr>
            <w:r>
              <w:t>Name</w:t>
            </w:r>
          </w:p>
        </w:tc>
        <w:tc>
          <w:tcPr>
            <w:tcW w:w="227" w:type="dxa"/>
          </w:tcPr>
          <w:p w:rsidR="00A47D58" w:rsidRDefault="00A47D58" w:rsidP="00AA303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7C527B" w:rsidP="00F8736B">
            <w:pPr>
              <w:pStyle w:val="Tabelle85M10V3"/>
            </w:pPr>
            <w:r>
              <w:t>Facha</w:t>
            </w:r>
            <w:r w:rsidRPr="00AF1EB9">
              <w:t>usbildung</w:t>
            </w:r>
          </w:p>
        </w:tc>
        <w:tc>
          <w:tcPr>
            <w:tcW w:w="227" w:type="dxa"/>
          </w:tcPr>
          <w:p w:rsidR="00A47D58" w:rsidRDefault="00A47D58" w:rsidP="00AA303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Del="007D48CD" w:rsidRDefault="007C527B" w:rsidP="00F8736B">
            <w:pPr>
              <w:pStyle w:val="Tabelle85M10V3"/>
            </w:pPr>
            <w:r>
              <w:t>Referenzprojek</w:t>
            </w:r>
            <w:r w:rsidR="00014BD1">
              <w:t>te</w:t>
            </w:r>
            <w:r>
              <w:t xml:space="preserve"> in dieser Funktion</w:t>
            </w:r>
          </w:p>
        </w:tc>
        <w:tc>
          <w:tcPr>
            <w:tcW w:w="227" w:type="dxa"/>
          </w:tcPr>
          <w:p w:rsidR="00A47D58" w:rsidRDefault="00A47D58" w:rsidP="00AA303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E14F66">
        <w:tc>
          <w:tcPr>
            <w:tcW w:w="1899" w:type="dxa"/>
            <w:tcMar>
              <w:left w:w="0" w:type="dxa"/>
              <w:right w:w="0" w:type="dxa"/>
            </w:tcMar>
          </w:tcPr>
          <w:p w:rsidR="00A47D58" w:rsidRPr="00F8736B" w:rsidRDefault="00A47D58" w:rsidP="00406ABB">
            <w:pPr>
              <w:pStyle w:val="Standard85M10"/>
            </w:pPr>
          </w:p>
        </w:tc>
        <w:tc>
          <w:tcPr>
            <w:tcW w:w="1985" w:type="dxa"/>
            <w:tcMar>
              <w:left w:w="0" w:type="dxa"/>
              <w:right w:w="0" w:type="dxa"/>
            </w:tcMar>
          </w:tcPr>
          <w:p w:rsidR="00A47D58" w:rsidRPr="00B05214" w:rsidRDefault="00A47D58" w:rsidP="00406ABB">
            <w:pPr>
              <w:pStyle w:val="Standard85M10"/>
            </w:pPr>
          </w:p>
        </w:tc>
        <w:tc>
          <w:tcPr>
            <w:tcW w:w="227" w:type="dxa"/>
          </w:tcPr>
          <w:p w:rsidR="00A47D58" w:rsidRPr="00B05214" w:rsidRDefault="00A47D58" w:rsidP="00406ABB">
            <w:pPr>
              <w:pStyle w:val="Standard85M10"/>
            </w:pPr>
          </w:p>
        </w:tc>
        <w:tc>
          <w:tcPr>
            <w:tcW w:w="5528" w:type="dxa"/>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E14F66">
        <w:tc>
          <w:tcPr>
            <w:tcW w:w="1899" w:type="dxa"/>
            <w:tcMar>
              <w:left w:w="0" w:type="dxa"/>
              <w:right w:w="0" w:type="dxa"/>
            </w:tcMar>
          </w:tcPr>
          <w:p w:rsidR="00A47D58" w:rsidRPr="00F8736B" w:rsidRDefault="00A47D58" w:rsidP="00F8736B">
            <w:pPr>
              <w:pStyle w:val="Tabelle85M10V3"/>
              <w:rPr>
                <w:b/>
                <w:bCs/>
              </w:rPr>
            </w:pPr>
            <w:r w:rsidRPr="00F8736B">
              <w:rPr>
                <w:b/>
                <w:bCs/>
              </w:rPr>
              <w:t>Weitere Beteiligte</w:t>
            </w:r>
          </w:p>
        </w:tc>
        <w:tc>
          <w:tcPr>
            <w:tcW w:w="1985" w:type="dxa"/>
            <w:tcMar>
              <w:left w:w="0" w:type="dxa"/>
              <w:right w:w="0" w:type="dxa"/>
            </w:tcMar>
          </w:tcPr>
          <w:p w:rsidR="00A47D58" w:rsidRPr="00AF1EB9" w:rsidRDefault="00185AB7" w:rsidP="00F8736B">
            <w:pPr>
              <w:pStyle w:val="Tabelle85M10V3"/>
            </w:pPr>
            <w:r>
              <w:fldChar w:fldCharType="begin">
                <w:ffData>
                  <w:name w:val="Text51"/>
                  <w:enabled/>
                  <w:calcOnExit w:val="0"/>
                  <w:textInput/>
                </w:ffData>
              </w:fldChar>
            </w:r>
            <w:bookmarkStart w:id="5" w:name="Text51"/>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bookmarkEnd w:id="5"/>
          </w:p>
        </w:tc>
        <w:tc>
          <w:tcPr>
            <w:tcW w:w="227" w:type="dxa"/>
          </w:tcPr>
          <w:p w:rsidR="00A47D58" w:rsidRDefault="00A47D58" w:rsidP="00AA303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122A16" w:rsidRDefault="00185AB7" w:rsidP="00122A16">
            <w:pPr>
              <w:pStyle w:val="Tabelle85M10V3"/>
            </w:pPr>
            <w:r w:rsidRPr="00122A16">
              <w:fldChar w:fldCharType="begin">
                <w:ffData>
                  <w:name w:val="Text52"/>
                  <w:enabled/>
                  <w:calcOnExit w:val="0"/>
                  <w:textInput/>
                </w:ffData>
              </w:fldChar>
            </w:r>
            <w:bookmarkStart w:id="6" w:name="Text52"/>
            <w:r w:rsidR="00A47D58" w:rsidRPr="00122A16">
              <w:instrText xml:space="preserve"> FORMTEXT </w:instrText>
            </w:r>
            <w:r w:rsidRPr="00122A16">
              <w:fldChar w:fldCharType="separate"/>
            </w:r>
            <w:r w:rsidR="00A47D58" w:rsidRPr="00122A16">
              <w:t> </w:t>
            </w:r>
            <w:r w:rsidR="00A47D58" w:rsidRPr="00122A16">
              <w:t> </w:t>
            </w:r>
            <w:r w:rsidR="00A47D58" w:rsidRPr="00122A16">
              <w:t> </w:t>
            </w:r>
            <w:r w:rsidR="00A47D58" w:rsidRPr="00122A16">
              <w:t> </w:t>
            </w:r>
            <w:r w:rsidR="00A47D58" w:rsidRPr="00122A16">
              <w:t> </w:t>
            </w:r>
            <w:r w:rsidRPr="00122A16">
              <w:fldChar w:fldCharType="end"/>
            </w:r>
            <w:bookmarkEnd w:id="6"/>
          </w:p>
        </w:tc>
        <w:tc>
          <w:tcPr>
            <w:tcW w:w="227" w:type="dxa"/>
          </w:tcPr>
          <w:p w:rsidR="00A47D58" w:rsidRDefault="00A47D58" w:rsidP="00AA303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bl>
    <w:p w:rsidR="00942C85" w:rsidRDefault="00942C85" w:rsidP="00942C85">
      <w:pPr>
        <w:sectPr w:rsidR="00942C85" w:rsidSect="00122A16">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2835" w:right="567" w:bottom="567" w:left="1701" w:header="567" w:footer="397" w:gutter="0"/>
          <w:cols w:space="708"/>
          <w:titlePg/>
          <w:docGrid w:linePitch="360"/>
        </w:sectPr>
      </w:pPr>
    </w:p>
    <w:p w:rsidR="00680CE3" w:rsidRPr="00122A16" w:rsidRDefault="00680CE3" w:rsidP="00122A16">
      <w:pPr>
        <w:pStyle w:val="berschrift1"/>
      </w:pPr>
      <w:r w:rsidRPr="00122A16">
        <w:lastRenderedPageBreak/>
        <w:t>Angaben zu den Referenzprojekten</w:t>
      </w:r>
    </w:p>
    <w:p w:rsidR="000D1C96" w:rsidRPr="00122A16" w:rsidRDefault="000D1C96" w:rsidP="00406ABB">
      <w:pPr>
        <w:pStyle w:val="Standard85M10"/>
      </w:pPr>
      <w:r w:rsidRPr="00122A16">
        <w:t>Als Referenz</w:t>
      </w:r>
      <w:r w:rsidR="007356DD">
        <w:t>projekte</w:t>
      </w:r>
      <w:r w:rsidRPr="00122A16">
        <w:t xml:space="preserve"> gelten ausgeführte Bauwerke, welche </w:t>
      </w:r>
      <w:r w:rsidR="00A47D58" w:rsidRPr="00122A16">
        <w:t xml:space="preserve">in den letzten 5 Jahren realisiert und </w:t>
      </w:r>
      <w:r w:rsidRPr="00122A16">
        <w:t>einen konkreten Bezug zur gestellten Aufgabe haben</w:t>
      </w:r>
      <w:r w:rsidR="000768A6">
        <w:t>.</w:t>
      </w:r>
    </w:p>
    <w:p w:rsidR="000D1C96" w:rsidRDefault="000D1C96" w:rsidP="00406ABB">
      <w:pPr>
        <w:pStyle w:val="Standard85M10"/>
      </w:pPr>
    </w:p>
    <w:tbl>
      <w:tblPr>
        <w:tblW w:w="9639" w:type="dxa"/>
        <w:tblLayout w:type="fixed"/>
        <w:tblCellMar>
          <w:left w:w="0" w:type="dxa"/>
          <w:right w:w="0" w:type="dxa"/>
        </w:tblCellMar>
        <w:tblLook w:val="0000" w:firstRow="0" w:lastRow="0" w:firstColumn="0" w:lastColumn="0" w:noHBand="0" w:noVBand="0"/>
      </w:tblPr>
      <w:tblGrid>
        <w:gridCol w:w="3686"/>
        <w:gridCol w:w="142"/>
        <w:gridCol w:w="5811"/>
      </w:tblGrid>
      <w:tr w:rsidR="00680CE3" w:rsidRPr="008F7B3C" w:rsidTr="00A92B59">
        <w:tc>
          <w:tcPr>
            <w:tcW w:w="3686" w:type="dxa"/>
            <w:tcMar>
              <w:left w:w="0" w:type="dxa"/>
              <w:right w:w="0" w:type="dxa"/>
            </w:tcMar>
          </w:tcPr>
          <w:p w:rsidR="00680CE3" w:rsidRPr="008F7B3C" w:rsidRDefault="007356DD" w:rsidP="007356DD">
            <w:pPr>
              <w:pStyle w:val="Tabelle85M10V3"/>
              <w:rPr>
                <w:b/>
                <w:bCs/>
              </w:rPr>
            </w:pPr>
            <w:r>
              <w:rPr>
                <w:b/>
                <w:bCs/>
              </w:rPr>
              <w:t>Referenzprojekt</w:t>
            </w:r>
            <w:r w:rsidR="00680CE3" w:rsidRPr="008F7B3C">
              <w:rPr>
                <w:b/>
                <w:bCs/>
              </w:rPr>
              <w:t xml:space="preserve"> </w:t>
            </w:r>
          </w:p>
        </w:tc>
        <w:tc>
          <w:tcPr>
            <w:tcW w:w="142" w:type="dxa"/>
          </w:tcPr>
          <w:p w:rsidR="00680CE3" w:rsidRPr="008F7B3C" w:rsidRDefault="00680CE3" w:rsidP="00E14F66">
            <w:pPr>
              <w:pStyle w:val="Tabelle85M10V3"/>
            </w:pPr>
          </w:p>
        </w:tc>
        <w:tc>
          <w:tcPr>
            <w:tcW w:w="5811" w:type="dxa"/>
            <w:tcMar>
              <w:left w:w="0" w:type="dxa"/>
              <w:right w:w="0" w:type="dxa"/>
            </w:tcMar>
            <w:vAlign w:val="bottom"/>
          </w:tcPr>
          <w:p w:rsidR="00680CE3" w:rsidRPr="008F7B3C" w:rsidRDefault="00680CE3" w:rsidP="00E14F66"/>
        </w:tc>
      </w:tr>
      <w:tr w:rsidR="00680CE3" w:rsidTr="00A92B59">
        <w:tc>
          <w:tcPr>
            <w:tcW w:w="3686" w:type="dxa"/>
            <w:tcMar>
              <w:left w:w="0" w:type="dxa"/>
              <w:right w:w="0" w:type="dxa"/>
            </w:tcMar>
          </w:tcPr>
          <w:p w:rsidR="00680CE3" w:rsidRPr="007346BA" w:rsidRDefault="00680CE3" w:rsidP="00A74050">
            <w:pPr>
              <w:pStyle w:val="Tabelle85M10V3"/>
            </w:pPr>
            <w:r w:rsidRPr="007346BA">
              <w:t>Objektname</w:t>
            </w:r>
            <w:r w:rsidR="00C2530A">
              <w:t xml:space="preserve"> und Ort</w:t>
            </w:r>
          </w:p>
        </w:tc>
        <w:tc>
          <w:tcPr>
            <w:tcW w:w="142" w:type="dxa"/>
          </w:tcPr>
          <w:p w:rsidR="00680CE3" w:rsidRPr="003E1253" w:rsidRDefault="00680CE3" w:rsidP="00E14F66">
            <w:pPr>
              <w:pStyle w:val="Tabelle85M10V3"/>
            </w:pPr>
          </w:p>
        </w:tc>
        <w:tc>
          <w:tcPr>
            <w:tcW w:w="5811" w:type="dxa"/>
            <w:tcBorders>
              <w:bottom w:val="single" w:sz="4" w:space="0" w:color="auto"/>
            </w:tcBorders>
            <w:tcMar>
              <w:left w:w="0" w:type="dxa"/>
              <w:right w:w="0" w:type="dxa"/>
            </w:tcMar>
            <w:vAlign w:val="bottom"/>
          </w:tcPr>
          <w:p w:rsidR="00680CE3" w:rsidRPr="003E1253" w:rsidRDefault="00185AB7" w:rsidP="00E14F66">
            <w:r w:rsidRPr="003E1253">
              <w:fldChar w:fldCharType="begin">
                <w:ffData>
                  <w:name w:val="Text45"/>
                  <w:enabled/>
                  <w:calcOnExit w:val="0"/>
                  <w:textInput/>
                </w:ffData>
              </w:fldChar>
            </w:r>
            <w:r w:rsidR="00680CE3" w:rsidRPr="003E1253">
              <w:instrText xml:space="preserve"> FORMTEXT </w:instrText>
            </w:r>
            <w:r w:rsidRPr="003E1253">
              <w:fldChar w:fldCharType="separate"/>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Pr="003E1253">
              <w:fldChar w:fldCharType="end"/>
            </w:r>
          </w:p>
        </w:tc>
      </w:tr>
      <w:tr w:rsidR="00680CE3" w:rsidTr="00A92B59">
        <w:tc>
          <w:tcPr>
            <w:tcW w:w="3686" w:type="dxa"/>
            <w:tcMar>
              <w:left w:w="0" w:type="dxa"/>
              <w:right w:w="0" w:type="dxa"/>
            </w:tcMar>
          </w:tcPr>
          <w:p w:rsidR="00680CE3" w:rsidRPr="007346BA" w:rsidRDefault="00C2530A" w:rsidP="00A74050">
            <w:pPr>
              <w:pStyle w:val="Tabelle85M10V3"/>
            </w:pPr>
            <w:r>
              <w:t xml:space="preserve">Neubau/Umbau und </w:t>
            </w:r>
            <w:r w:rsidR="0000514C">
              <w:t>J</w:t>
            </w:r>
            <w:r w:rsidRPr="007346BA">
              <w:t>ahr</w:t>
            </w:r>
          </w:p>
        </w:tc>
        <w:tc>
          <w:tcPr>
            <w:tcW w:w="142" w:type="dxa"/>
          </w:tcPr>
          <w:p w:rsidR="00680CE3" w:rsidRPr="003E1253" w:rsidRDefault="00680CE3" w:rsidP="00E14F66">
            <w:pPr>
              <w:pStyle w:val="Tabelle85M10V3"/>
            </w:pPr>
          </w:p>
        </w:tc>
        <w:tc>
          <w:tcPr>
            <w:tcW w:w="5811" w:type="dxa"/>
            <w:tcBorders>
              <w:top w:val="single" w:sz="4" w:space="0" w:color="auto"/>
              <w:bottom w:val="single" w:sz="4" w:space="0" w:color="auto"/>
            </w:tcBorders>
            <w:tcMar>
              <w:left w:w="0" w:type="dxa"/>
              <w:right w:w="0" w:type="dxa"/>
            </w:tcMar>
            <w:vAlign w:val="bottom"/>
          </w:tcPr>
          <w:p w:rsidR="00680CE3" w:rsidRPr="003E1253" w:rsidRDefault="00185AB7" w:rsidP="00E14F66">
            <w:r w:rsidRPr="003E1253">
              <w:fldChar w:fldCharType="begin">
                <w:ffData>
                  <w:name w:val="Text45"/>
                  <w:enabled/>
                  <w:calcOnExit w:val="0"/>
                  <w:textInput/>
                </w:ffData>
              </w:fldChar>
            </w:r>
            <w:r w:rsidR="00680CE3" w:rsidRPr="003E1253">
              <w:instrText xml:space="preserve"> FORMTEXT </w:instrText>
            </w:r>
            <w:r w:rsidRPr="003E1253">
              <w:fldChar w:fldCharType="separate"/>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Pr="003E1253">
              <w:fldChar w:fldCharType="end"/>
            </w:r>
          </w:p>
        </w:tc>
      </w:tr>
      <w:tr w:rsidR="00C2530A" w:rsidTr="00A92B59">
        <w:trPr>
          <w:trHeight w:val="70"/>
        </w:trPr>
        <w:tc>
          <w:tcPr>
            <w:tcW w:w="3686" w:type="dxa"/>
            <w:tcMar>
              <w:left w:w="0" w:type="dxa"/>
              <w:right w:w="0" w:type="dxa"/>
            </w:tcMar>
          </w:tcPr>
          <w:p w:rsidR="00C2530A" w:rsidRPr="007346BA" w:rsidRDefault="00C2530A" w:rsidP="006E0E07">
            <w:pPr>
              <w:pStyle w:val="Tabelle85M10V3"/>
              <w:tabs>
                <w:tab w:val="right" w:pos="3884"/>
              </w:tabs>
            </w:pPr>
            <w:r>
              <w:t>Installationssumme</w:t>
            </w:r>
            <w:r w:rsidRPr="007346BA">
              <w:tab/>
            </w:r>
            <w:r w:rsidR="006E0E07">
              <w:t>Fr.</w:t>
            </w:r>
          </w:p>
        </w:tc>
        <w:tc>
          <w:tcPr>
            <w:tcW w:w="142" w:type="dxa"/>
          </w:tcPr>
          <w:p w:rsidR="00C2530A" w:rsidRPr="003E1253" w:rsidRDefault="00C2530A" w:rsidP="00E14F66">
            <w:pPr>
              <w:pStyle w:val="Tabelle85M10V3"/>
            </w:pPr>
          </w:p>
        </w:tc>
        <w:tc>
          <w:tcPr>
            <w:tcW w:w="5811" w:type="dxa"/>
            <w:tcBorders>
              <w:top w:val="single" w:sz="4" w:space="0" w:color="auto"/>
              <w:bottom w:val="single" w:sz="4" w:space="0" w:color="auto"/>
            </w:tcBorders>
            <w:tcMar>
              <w:left w:w="0" w:type="dxa"/>
              <w:right w:w="0" w:type="dxa"/>
            </w:tcMar>
            <w:vAlign w:val="bottom"/>
          </w:tcPr>
          <w:p w:rsidR="00C2530A" w:rsidRPr="003E1253" w:rsidRDefault="00185AB7" w:rsidP="00E14F66">
            <w:r w:rsidRPr="003E1253">
              <w:fldChar w:fldCharType="begin">
                <w:ffData>
                  <w:name w:val="Text45"/>
                  <w:enabled/>
                  <w:calcOnExit w:val="0"/>
                  <w:textInput/>
                </w:ffData>
              </w:fldChar>
            </w:r>
            <w:r w:rsidR="00C2530A" w:rsidRPr="003E1253">
              <w:instrText xml:space="preserve"> FORMTEXT </w:instrText>
            </w:r>
            <w:r w:rsidRPr="003E1253">
              <w:fldChar w:fldCharType="separate"/>
            </w:r>
            <w:r w:rsidR="00C2530A" w:rsidRPr="003E1253">
              <w:rPr>
                <w:rFonts w:cs="Arial"/>
              </w:rPr>
              <w:t> </w:t>
            </w:r>
            <w:r w:rsidR="00C2530A" w:rsidRPr="003E1253">
              <w:rPr>
                <w:rFonts w:cs="Arial"/>
              </w:rPr>
              <w:t> </w:t>
            </w:r>
            <w:r w:rsidR="00C2530A" w:rsidRPr="003E1253">
              <w:rPr>
                <w:rFonts w:cs="Arial"/>
              </w:rPr>
              <w:t> </w:t>
            </w:r>
            <w:r w:rsidR="00C2530A" w:rsidRPr="003E1253">
              <w:rPr>
                <w:rFonts w:cs="Arial"/>
              </w:rPr>
              <w:t> </w:t>
            </w:r>
            <w:r w:rsidR="00C2530A" w:rsidRPr="003E1253">
              <w:rPr>
                <w:rFonts w:cs="Arial"/>
              </w:rPr>
              <w:t> </w:t>
            </w:r>
            <w:r w:rsidRPr="003E1253">
              <w:fldChar w:fldCharType="end"/>
            </w:r>
          </w:p>
        </w:tc>
      </w:tr>
      <w:tr w:rsidR="00680CE3" w:rsidTr="00A92B59">
        <w:tc>
          <w:tcPr>
            <w:tcW w:w="3686" w:type="dxa"/>
            <w:tcMar>
              <w:left w:w="0" w:type="dxa"/>
              <w:right w:w="0" w:type="dxa"/>
            </w:tcMar>
          </w:tcPr>
          <w:p w:rsidR="00680CE3" w:rsidRPr="007346BA" w:rsidRDefault="00680CE3" w:rsidP="00A74050">
            <w:pPr>
              <w:pStyle w:val="Tabelle85M10V3"/>
            </w:pPr>
            <w:r>
              <w:t>SIA-Phasen</w:t>
            </w:r>
          </w:p>
        </w:tc>
        <w:tc>
          <w:tcPr>
            <w:tcW w:w="142" w:type="dxa"/>
          </w:tcPr>
          <w:p w:rsidR="00680CE3" w:rsidRPr="003E1253" w:rsidRDefault="00680CE3" w:rsidP="00E14F66">
            <w:pPr>
              <w:pStyle w:val="Tabelle85M10V3"/>
            </w:pPr>
          </w:p>
        </w:tc>
        <w:tc>
          <w:tcPr>
            <w:tcW w:w="5811" w:type="dxa"/>
            <w:tcBorders>
              <w:top w:val="single" w:sz="4" w:space="0" w:color="auto"/>
              <w:bottom w:val="single" w:sz="4" w:space="0" w:color="auto"/>
            </w:tcBorders>
            <w:tcMar>
              <w:left w:w="0" w:type="dxa"/>
              <w:right w:w="0" w:type="dxa"/>
            </w:tcMar>
            <w:vAlign w:val="bottom"/>
          </w:tcPr>
          <w:p w:rsidR="00680CE3" w:rsidRPr="003E1253" w:rsidRDefault="00185AB7" w:rsidP="00E14F66">
            <w:r>
              <w:fldChar w:fldCharType="begin">
                <w:ffData>
                  <w:name w:val="Text59"/>
                  <w:enabled/>
                  <w:calcOnExit w:val="0"/>
                  <w:textInput/>
                </w:ffData>
              </w:fldChar>
            </w:r>
            <w:bookmarkStart w:id="7" w:name="Text59"/>
            <w:r w:rsidR="00680CE3">
              <w:instrText xml:space="preserve"> FORMTEXT </w:instrText>
            </w:r>
            <w:r>
              <w:fldChar w:fldCharType="separate"/>
            </w:r>
            <w:r w:rsidR="00680CE3">
              <w:rPr>
                <w:rFonts w:cs="Arial"/>
                <w:noProof/>
              </w:rPr>
              <w:t> </w:t>
            </w:r>
            <w:r w:rsidR="00680CE3">
              <w:rPr>
                <w:rFonts w:cs="Arial"/>
                <w:noProof/>
              </w:rPr>
              <w:t> </w:t>
            </w:r>
            <w:r w:rsidR="00680CE3">
              <w:rPr>
                <w:rFonts w:cs="Arial"/>
                <w:noProof/>
              </w:rPr>
              <w:t> </w:t>
            </w:r>
            <w:r w:rsidR="00680CE3">
              <w:rPr>
                <w:rFonts w:cs="Arial"/>
                <w:noProof/>
              </w:rPr>
              <w:t> </w:t>
            </w:r>
            <w:r w:rsidR="00680CE3">
              <w:rPr>
                <w:rFonts w:cs="Arial"/>
                <w:noProof/>
              </w:rPr>
              <w:t> </w:t>
            </w:r>
            <w:r>
              <w:fldChar w:fldCharType="end"/>
            </w:r>
            <w:bookmarkEnd w:id="7"/>
          </w:p>
        </w:tc>
      </w:tr>
      <w:tr w:rsidR="00A70C11" w:rsidTr="00A92B59">
        <w:tc>
          <w:tcPr>
            <w:tcW w:w="3686" w:type="dxa"/>
            <w:tcMar>
              <w:left w:w="0" w:type="dxa"/>
              <w:right w:w="0" w:type="dxa"/>
            </w:tcMar>
          </w:tcPr>
          <w:p w:rsidR="00A70C11" w:rsidRPr="007346BA" w:rsidRDefault="00E86E37" w:rsidP="00DC54DB">
            <w:pPr>
              <w:pStyle w:val="Tabelle85M10V3"/>
            </w:pPr>
            <w:r w:rsidRPr="00E86E37">
              <w:t>Gesamtprojektleitung</w:t>
            </w:r>
            <w:r w:rsidR="002E2355">
              <w:t xml:space="preserve">, </w:t>
            </w:r>
            <w:r w:rsidR="00080EC7">
              <w:t>Projektierung</w:t>
            </w:r>
            <w:r w:rsidR="002E2355">
              <w:t xml:space="preserve"> und</w:t>
            </w:r>
            <w:r w:rsidR="002E2355">
              <w:br/>
            </w:r>
            <w:r>
              <w:t>Fachbauleitung</w:t>
            </w:r>
            <w:r w:rsidR="002E2355">
              <w:t xml:space="preserve"> (</w:t>
            </w:r>
            <w:r w:rsidR="002E2355" w:rsidRPr="002E2355">
              <w:t>Schlüsselpersonen</w:t>
            </w:r>
            <w:r w:rsidR="002E2355">
              <w:t>)</w:t>
            </w:r>
          </w:p>
        </w:tc>
        <w:tc>
          <w:tcPr>
            <w:tcW w:w="142" w:type="dxa"/>
          </w:tcPr>
          <w:p w:rsidR="00A70C11" w:rsidRPr="003E1253" w:rsidRDefault="00A70C11" w:rsidP="00E14F66">
            <w:pPr>
              <w:pStyle w:val="Tabelle85M10V3"/>
            </w:pPr>
          </w:p>
        </w:tc>
        <w:tc>
          <w:tcPr>
            <w:tcW w:w="5811" w:type="dxa"/>
            <w:tcBorders>
              <w:top w:val="single" w:sz="4" w:space="0" w:color="auto"/>
              <w:bottom w:val="single" w:sz="4" w:space="0" w:color="auto"/>
            </w:tcBorders>
            <w:tcMar>
              <w:left w:w="0" w:type="dxa"/>
              <w:right w:w="0" w:type="dxa"/>
            </w:tcMar>
            <w:vAlign w:val="bottom"/>
          </w:tcPr>
          <w:p w:rsidR="00A70C11" w:rsidRPr="003E1253" w:rsidRDefault="00185AB7" w:rsidP="00E14F66">
            <w:r w:rsidRPr="003E1253">
              <w:fldChar w:fldCharType="begin">
                <w:ffData>
                  <w:name w:val="Text45"/>
                  <w:enabled/>
                  <w:calcOnExit w:val="0"/>
                  <w:textInput/>
                </w:ffData>
              </w:fldChar>
            </w:r>
            <w:r w:rsidR="00A70C11" w:rsidRPr="003E1253">
              <w:instrText xml:space="preserve"> FORMTEXT </w:instrText>
            </w:r>
            <w:r w:rsidRPr="003E1253">
              <w:fldChar w:fldCharType="separate"/>
            </w:r>
            <w:r w:rsidR="00A70C11" w:rsidRPr="003E1253">
              <w:rPr>
                <w:rFonts w:cs="Arial"/>
              </w:rPr>
              <w:t> </w:t>
            </w:r>
            <w:r w:rsidR="00A70C11" w:rsidRPr="003E1253">
              <w:rPr>
                <w:rFonts w:cs="Arial"/>
              </w:rPr>
              <w:t> </w:t>
            </w:r>
            <w:r w:rsidR="00A70C11" w:rsidRPr="003E1253">
              <w:rPr>
                <w:rFonts w:cs="Arial"/>
              </w:rPr>
              <w:t> </w:t>
            </w:r>
            <w:r w:rsidR="00A70C11" w:rsidRPr="003E1253">
              <w:rPr>
                <w:rFonts w:cs="Arial"/>
              </w:rPr>
              <w:t> </w:t>
            </w:r>
            <w:r w:rsidR="00A70C11" w:rsidRPr="003E1253">
              <w:rPr>
                <w:rFonts w:cs="Arial"/>
              </w:rPr>
              <w:t> </w:t>
            </w:r>
            <w:r w:rsidRPr="003E1253">
              <w:fldChar w:fldCharType="end"/>
            </w:r>
          </w:p>
        </w:tc>
      </w:tr>
      <w:tr w:rsidR="00680CE3" w:rsidTr="00A92B59">
        <w:tc>
          <w:tcPr>
            <w:tcW w:w="3686" w:type="dxa"/>
            <w:tcMar>
              <w:left w:w="0" w:type="dxa"/>
              <w:right w:w="0" w:type="dxa"/>
            </w:tcMar>
          </w:tcPr>
          <w:p w:rsidR="00680CE3" w:rsidRPr="007346BA" w:rsidRDefault="00680CE3" w:rsidP="00A74050">
            <w:pPr>
              <w:pStyle w:val="Tabelle85M10V3"/>
            </w:pPr>
            <w:r w:rsidRPr="007346BA">
              <w:t>Bauherrschaft</w:t>
            </w:r>
          </w:p>
        </w:tc>
        <w:tc>
          <w:tcPr>
            <w:tcW w:w="142" w:type="dxa"/>
          </w:tcPr>
          <w:p w:rsidR="00680CE3" w:rsidRPr="003E1253" w:rsidRDefault="00680CE3" w:rsidP="00E14F66">
            <w:pPr>
              <w:pStyle w:val="Tabelle85M10V3"/>
            </w:pPr>
          </w:p>
        </w:tc>
        <w:tc>
          <w:tcPr>
            <w:tcW w:w="5811" w:type="dxa"/>
            <w:tcBorders>
              <w:top w:val="single" w:sz="4" w:space="0" w:color="auto"/>
              <w:bottom w:val="single" w:sz="4" w:space="0" w:color="auto"/>
            </w:tcBorders>
            <w:tcMar>
              <w:left w:w="0" w:type="dxa"/>
              <w:right w:w="0" w:type="dxa"/>
            </w:tcMar>
            <w:vAlign w:val="bottom"/>
          </w:tcPr>
          <w:p w:rsidR="00680CE3" w:rsidRPr="003E1253" w:rsidRDefault="00185AB7" w:rsidP="00E14F66">
            <w:r w:rsidRPr="003E1253">
              <w:fldChar w:fldCharType="begin">
                <w:ffData>
                  <w:name w:val="Text45"/>
                  <w:enabled/>
                  <w:calcOnExit w:val="0"/>
                  <w:textInput/>
                </w:ffData>
              </w:fldChar>
            </w:r>
            <w:r w:rsidR="00680CE3" w:rsidRPr="003E1253">
              <w:instrText xml:space="preserve"> FORMTEXT </w:instrText>
            </w:r>
            <w:r w:rsidRPr="003E1253">
              <w:fldChar w:fldCharType="separate"/>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Pr="003E1253">
              <w:fldChar w:fldCharType="end"/>
            </w:r>
          </w:p>
        </w:tc>
      </w:tr>
      <w:tr w:rsidR="00680CE3" w:rsidTr="00A92B59">
        <w:tc>
          <w:tcPr>
            <w:tcW w:w="3686" w:type="dxa"/>
            <w:tcMar>
              <w:left w:w="0" w:type="dxa"/>
              <w:right w:w="0" w:type="dxa"/>
            </w:tcMar>
          </w:tcPr>
          <w:p w:rsidR="00AB5CE0" w:rsidRDefault="009040C1" w:rsidP="00A74050">
            <w:pPr>
              <w:pStyle w:val="Tabelle85M10V3"/>
            </w:pPr>
            <w:r>
              <w:t>Auskunftsperson</w:t>
            </w:r>
            <w:r w:rsidR="00680CE3" w:rsidRPr="007346BA">
              <w:t xml:space="preserve"> Bauherrschaft </w:t>
            </w:r>
          </w:p>
          <w:p w:rsidR="00680CE3" w:rsidRPr="007346BA" w:rsidRDefault="00AB5CE0" w:rsidP="00AB5CE0">
            <w:pPr>
              <w:pStyle w:val="Tabelle85M10V3"/>
            </w:pPr>
            <w:r>
              <w:t>(inklusive Telefonnummer</w:t>
            </w:r>
            <w:r w:rsidR="00680CE3" w:rsidRPr="007346BA">
              <w:t>)</w:t>
            </w:r>
            <w:r>
              <w:t>*****</w:t>
            </w:r>
          </w:p>
        </w:tc>
        <w:tc>
          <w:tcPr>
            <w:tcW w:w="142" w:type="dxa"/>
          </w:tcPr>
          <w:p w:rsidR="00680CE3" w:rsidRPr="003E1253" w:rsidRDefault="00680CE3" w:rsidP="00E14F66">
            <w:pPr>
              <w:pStyle w:val="Tabelle85M10V3"/>
            </w:pPr>
          </w:p>
        </w:tc>
        <w:tc>
          <w:tcPr>
            <w:tcW w:w="5811" w:type="dxa"/>
            <w:tcBorders>
              <w:top w:val="single" w:sz="4" w:space="0" w:color="auto"/>
              <w:bottom w:val="single" w:sz="4" w:space="0" w:color="auto"/>
            </w:tcBorders>
            <w:tcMar>
              <w:left w:w="0" w:type="dxa"/>
              <w:right w:w="0" w:type="dxa"/>
            </w:tcMar>
            <w:vAlign w:val="bottom"/>
          </w:tcPr>
          <w:p w:rsidR="00680CE3" w:rsidRPr="003E1253" w:rsidRDefault="00185AB7" w:rsidP="00E14F66">
            <w:r w:rsidRPr="003E1253">
              <w:fldChar w:fldCharType="begin">
                <w:ffData>
                  <w:name w:val="Text45"/>
                  <w:enabled/>
                  <w:calcOnExit w:val="0"/>
                  <w:textInput/>
                </w:ffData>
              </w:fldChar>
            </w:r>
            <w:r w:rsidR="00680CE3" w:rsidRPr="003E1253">
              <w:instrText xml:space="preserve"> FORMTEXT </w:instrText>
            </w:r>
            <w:r w:rsidRPr="003E1253">
              <w:fldChar w:fldCharType="separate"/>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Pr="003E1253">
              <w:fldChar w:fldCharType="end"/>
            </w:r>
          </w:p>
        </w:tc>
      </w:tr>
      <w:tr w:rsidR="00A92B59" w:rsidTr="00A92B59">
        <w:trPr>
          <w:trHeight w:val="704"/>
        </w:trPr>
        <w:tc>
          <w:tcPr>
            <w:tcW w:w="3686" w:type="dxa"/>
            <w:tcMar>
              <w:left w:w="0" w:type="dxa"/>
              <w:right w:w="0" w:type="dxa"/>
            </w:tcMar>
          </w:tcPr>
          <w:p w:rsidR="00A92B59" w:rsidRPr="007346BA" w:rsidRDefault="00A92B59" w:rsidP="00A92B59">
            <w:pPr>
              <w:pStyle w:val="Tabelle85M10V3"/>
            </w:pPr>
            <w:r w:rsidRPr="007346BA">
              <w:t>Bemerkungen</w:t>
            </w:r>
            <w:r>
              <w:t xml:space="preserve"> (z. B. besondere</w:t>
            </w:r>
            <w:r>
              <w:br/>
              <w:t>Herausforderungen, Bezug zur Aufgabe)</w:t>
            </w:r>
          </w:p>
        </w:tc>
        <w:tc>
          <w:tcPr>
            <w:tcW w:w="142" w:type="dxa"/>
          </w:tcPr>
          <w:p w:rsidR="00A92B59" w:rsidRPr="003E1253" w:rsidRDefault="00A92B59" w:rsidP="00A92B59">
            <w:pPr>
              <w:pStyle w:val="Tabelle85M10V3"/>
            </w:pPr>
          </w:p>
        </w:tc>
        <w:tc>
          <w:tcPr>
            <w:tcW w:w="5811" w:type="dxa"/>
            <w:tcBorders>
              <w:top w:val="single" w:sz="4" w:space="0" w:color="auto"/>
              <w:bottom w:val="single" w:sz="4" w:space="0" w:color="auto"/>
            </w:tcBorders>
            <w:tcMar>
              <w:left w:w="0" w:type="dxa"/>
              <w:right w:w="0" w:type="dxa"/>
            </w:tcMar>
            <w:vAlign w:val="bottom"/>
          </w:tcPr>
          <w:p w:rsidR="00A92B59" w:rsidRPr="003E1253" w:rsidRDefault="00A92B59" w:rsidP="00A92B59">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bl>
    <w:p w:rsidR="00E14F66" w:rsidRDefault="00E14F66" w:rsidP="00406ABB">
      <w:pPr>
        <w:pStyle w:val="Standard85M10"/>
      </w:pPr>
    </w:p>
    <w:p w:rsidR="00EA4F3B" w:rsidRDefault="00EA4F3B" w:rsidP="00406ABB">
      <w:pPr>
        <w:pStyle w:val="Standard85M10"/>
      </w:pPr>
    </w:p>
    <w:sectPr w:rsidR="00EA4F3B" w:rsidSect="00122A16">
      <w:headerReference w:type="first" r:id="rId18"/>
      <w:footerReference w:type="first" r:id="rId19"/>
      <w:pgSz w:w="11906" w:h="16838" w:code="9"/>
      <w:pgMar w:top="2835" w:right="567" w:bottom="567" w:left="1701"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54D0" w:rsidRDefault="003054D0" w:rsidP="009F112D">
      <w:r>
        <w:separator/>
      </w:r>
    </w:p>
    <w:p w:rsidR="003054D0" w:rsidRDefault="003054D0"/>
  </w:endnote>
  <w:endnote w:type="continuationSeparator" w:id="0">
    <w:p w:rsidR="003054D0" w:rsidRDefault="003054D0" w:rsidP="009F112D">
      <w:r>
        <w:continuationSeparator/>
      </w:r>
    </w:p>
    <w:p w:rsidR="003054D0" w:rsidRDefault="003054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CE0" w:rsidRDefault="00AB5CE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0C3E" w:rsidRPr="001911A6" w:rsidRDefault="00D40C3E" w:rsidP="001911A6">
    <w:pPr>
      <w:pStyle w:val="Fuzeile"/>
      <w:tabs>
        <w:tab w:val="clear" w:pos="4536"/>
      </w:tabs>
      <w:ind w:left="336" w:hanging="336"/>
    </w:pPr>
    <w:r w:rsidRPr="001911A6">
      <w:t>*</w:t>
    </w:r>
    <w:r w:rsidRPr="001911A6">
      <w:tab/>
      <w:t>Sie verpflichten sich, die Gleichstellung von Frau und Mann im Betrieb, namentlich das Prinzip des gleichen Lohns für gleichwertige Arbeit, zu gewährleisten. Sie erklären sich bereit, auf Verlangen die nötigen Daten zur Überprüfung der Lohngleichheit zur Verfügung zu stellen.</w:t>
    </w:r>
  </w:p>
  <w:p w:rsidR="00D40C3E" w:rsidRPr="001911A6" w:rsidRDefault="00D40C3E" w:rsidP="001911A6">
    <w:pPr>
      <w:pStyle w:val="Fuzeile"/>
      <w:tabs>
        <w:tab w:val="clear" w:pos="4536"/>
      </w:tabs>
      <w:ind w:left="336" w:hanging="336"/>
    </w:pPr>
    <w:r w:rsidRPr="001911A6">
      <w:t>**</w:t>
    </w:r>
    <w:r w:rsidRPr="001911A6">
      <w:tab/>
      <w:t>Spätere Umbesetzungen müssen mit vergleichbar qualifizierten Personen und in Absprache mit der Bauherrschaft erfolgen.</w:t>
    </w:r>
  </w:p>
  <w:p w:rsidR="00D40C3E" w:rsidRPr="001911A6" w:rsidRDefault="00D40C3E" w:rsidP="001911A6">
    <w:pPr>
      <w:pStyle w:val="Fuzeile"/>
      <w:tabs>
        <w:tab w:val="clear" w:pos="4536"/>
      </w:tabs>
      <w:ind w:left="336" w:hanging="336"/>
    </w:pPr>
    <w:r w:rsidRPr="001911A6">
      <w:t>***</w:t>
    </w:r>
    <w:r w:rsidRPr="001911A6">
      <w:tab/>
      <w:t>Angaben zur Fachbauleitung sind zwingend. F</w:t>
    </w:r>
    <w:r w:rsidR="009A1D7B" w:rsidRPr="001911A6">
      <w:t>ormulierungen wie zum Beispiel «</w:t>
    </w:r>
    <w:r w:rsidRPr="001911A6">
      <w:t>Bauleitung in Absprache mit AHB</w:t>
    </w:r>
    <w:r w:rsidR="009A1D7B" w:rsidRPr="001911A6">
      <w:t>»</w:t>
    </w:r>
    <w:r w:rsidRPr="001911A6">
      <w:t xml:space="preserve"> werden nicht bewertet.</w:t>
    </w:r>
  </w:p>
  <w:p w:rsidR="00853525" w:rsidRPr="001911A6" w:rsidRDefault="00853525" w:rsidP="001911A6">
    <w:pPr>
      <w:pStyle w:val="Fuzeile"/>
      <w:tabs>
        <w:tab w:val="clear" w:pos="4536"/>
      </w:tabs>
      <w:ind w:left="336" w:hanging="336"/>
    </w:pPr>
    <w:r w:rsidRPr="001911A6">
      <w:t>****</w:t>
    </w:r>
    <w:r w:rsidRPr="001911A6">
      <w:tab/>
      <w:t xml:space="preserve">Ausschliesslich Lernende in der beruflichen Grundausbildung </w:t>
    </w:r>
    <w:r w:rsidRPr="001911A6">
      <w:rPr>
        <w:u w:val="single"/>
      </w:rPr>
      <w:t>ohne</w:t>
    </w:r>
    <w:r w:rsidRPr="001911A6">
      <w:t xml:space="preserve"> Praktikumsstellen</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40" w:type="dxa"/>
      <w:tblLayout w:type="fixed"/>
      <w:tblCellMar>
        <w:left w:w="0" w:type="dxa"/>
        <w:right w:w="0" w:type="dxa"/>
      </w:tblCellMar>
      <w:tblLook w:val="01E0" w:firstRow="1" w:lastRow="1" w:firstColumn="1" w:lastColumn="1" w:noHBand="0" w:noVBand="0"/>
    </w:tblPr>
    <w:tblGrid>
      <w:gridCol w:w="4933"/>
      <w:gridCol w:w="3572"/>
      <w:gridCol w:w="511"/>
      <w:gridCol w:w="624"/>
    </w:tblGrid>
    <w:tr w:rsidR="00D40C3E" w:rsidTr="00E15A16">
      <w:tc>
        <w:tcPr>
          <w:tcW w:w="4933" w:type="dxa"/>
          <w:tcBorders>
            <w:top w:val="nil"/>
            <w:left w:val="nil"/>
            <w:bottom w:val="nil"/>
            <w:right w:val="nil"/>
          </w:tcBorders>
          <w:vAlign w:val="bottom"/>
        </w:tcPr>
        <w:p w:rsidR="00D40C3E" w:rsidRDefault="00D40C3E" w:rsidP="00A74050">
          <w:pPr>
            <w:pStyle w:val="Fuzeile"/>
          </w:pPr>
          <w:r>
            <w:t>Das Amt für Hochbauten ist eine Dienstabteilung des</w:t>
          </w:r>
          <w:r>
            <w:br/>
            <w:t>Hochbaudepartements der Stadt Zürich</w:t>
          </w:r>
        </w:p>
      </w:tc>
      <w:tc>
        <w:tcPr>
          <w:tcW w:w="3572" w:type="dxa"/>
          <w:tcBorders>
            <w:top w:val="nil"/>
            <w:left w:val="nil"/>
            <w:bottom w:val="nil"/>
            <w:right w:val="nil"/>
          </w:tcBorders>
          <w:vAlign w:val="bottom"/>
        </w:tcPr>
        <w:p w:rsidR="00D40C3E" w:rsidRPr="004327AB" w:rsidRDefault="005C7AD3" w:rsidP="00A74050">
          <w:pPr>
            <w:pStyle w:val="FusszeilePfad"/>
            <w:rPr>
              <w:szCs w:val="11"/>
            </w:rPr>
          </w:pPr>
          <w:r>
            <w:fldChar w:fldCharType="begin"/>
          </w:r>
          <w:r>
            <w:instrText xml:space="preserve"> S</w:instrText>
          </w:r>
          <w:r>
            <w:instrText xml:space="preserve">UBJECT   \* MERGEFORMAT </w:instrText>
          </w:r>
          <w:r>
            <w:fldChar w:fldCharType="separate"/>
          </w:r>
          <w:r w:rsidR="00EA243C">
            <w:t>05.11.2018/</w:t>
          </w:r>
          <w:r>
            <w:fldChar w:fldCharType="end"/>
          </w:r>
          <w:r w:rsidR="006E0E07">
            <w:rPr>
              <w:szCs w:val="11"/>
            </w:rPr>
            <w:fldChar w:fldCharType="begin"/>
          </w:r>
          <w:r w:rsidR="006E0E07">
            <w:rPr>
              <w:szCs w:val="11"/>
            </w:rPr>
            <w:instrText xml:space="preserve"> TITLE   \* MERGEFORMAT </w:instrText>
          </w:r>
          <w:r w:rsidR="006E0E07">
            <w:rPr>
              <w:szCs w:val="11"/>
            </w:rPr>
            <w:fldChar w:fldCharType="separate"/>
          </w:r>
          <w:r w:rsidR="00EA243C">
            <w:rPr>
              <w:szCs w:val="11"/>
            </w:rPr>
            <w:t>Vorlage_Selbstdeklaration-Einladungs-</w:t>
          </w:r>
          <w:r w:rsidR="00EA243C" w:rsidRPr="00EA243C">
            <w:t>,offenes-+selektives-Verfahren-IngenieurIn</w:t>
          </w:r>
          <w:r w:rsidR="006E0E07">
            <w:fldChar w:fldCharType="end"/>
          </w:r>
          <w:r w:rsidR="00D40C3E">
            <w:rPr>
              <w:szCs w:val="11"/>
            </w:rPr>
            <w:br/>
          </w:r>
          <w:r w:rsidR="006E0E07">
            <w:rPr>
              <w:szCs w:val="11"/>
            </w:rPr>
            <w:fldChar w:fldCharType="begin"/>
          </w:r>
          <w:r w:rsidR="006E0E07">
            <w:rPr>
              <w:szCs w:val="11"/>
            </w:rPr>
            <w:instrText xml:space="preserve"> COMMENTS   \* MERGEFORMAT </w:instrText>
          </w:r>
          <w:r w:rsidR="006E0E07">
            <w:rPr>
              <w:szCs w:val="11"/>
            </w:rPr>
            <w:fldChar w:fldCharType="separate"/>
          </w:r>
          <w:r w:rsidR="00EA243C">
            <w:rPr>
              <w:szCs w:val="11"/>
            </w:rPr>
            <w:t>M-System Nr. 242</w:t>
          </w:r>
          <w:r w:rsidR="006E0E07">
            <w:rPr>
              <w:szCs w:val="11"/>
            </w:rPr>
            <w:fldChar w:fldCharType="end"/>
          </w:r>
        </w:p>
      </w:tc>
      <w:tc>
        <w:tcPr>
          <w:tcW w:w="511" w:type="dxa"/>
          <w:tcBorders>
            <w:top w:val="nil"/>
            <w:left w:val="nil"/>
            <w:bottom w:val="nil"/>
            <w:right w:val="nil"/>
          </w:tcBorders>
          <w:vAlign w:val="bottom"/>
        </w:tcPr>
        <w:p w:rsidR="00D40C3E" w:rsidRDefault="00D40C3E" w:rsidP="00A74050">
          <w:pPr>
            <w:pStyle w:val="Fuzeile"/>
          </w:pPr>
        </w:p>
      </w:tc>
      <w:tc>
        <w:tcPr>
          <w:tcW w:w="624" w:type="dxa"/>
          <w:tcBorders>
            <w:top w:val="nil"/>
            <w:left w:val="nil"/>
            <w:bottom w:val="nil"/>
            <w:right w:val="nil"/>
          </w:tcBorders>
          <w:vAlign w:val="bottom"/>
        </w:tcPr>
        <w:p w:rsidR="00D40C3E" w:rsidRDefault="00D40C3E" w:rsidP="00A74050">
          <w:pPr>
            <w:pStyle w:val="Fuzeile"/>
          </w:pPr>
          <w:r>
            <w:rPr>
              <w:noProof/>
            </w:rPr>
            <w:drawing>
              <wp:inline distT="0" distB="0" distL="0" distR="0" wp14:anchorId="20E8C03E" wp14:editId="20E8C03F">
                <wp:extent cx="381000" cy="352425"/>
                <wp:effectExtent l="19050" t="0" r="0" b="0"/>
                <wp:docPr id="34" name="Bild 3" descr="2006_FussQM 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006_FussQM UM"/>
                        <pic:cNvPicPr>
                          <a:picLocks noChangeAspect="1" noChangeArrowheads="1"/>
                        </pic:cNvPicPr>
                      </pic:nvPicPr>
                      <pic:blipFill>
                        <a:blip r:embed="rId1"/>
                        <a:srcRect/>
                        <a:stretch>
                          <a:fillRect/>
                        </a:stretch>
                      </pic:blipFill>
                      <pic:spPr bwMode="auto">
                        <a:xfrm>
                          <a:off x="0" y="0"/>
                          <a:ext cx="381000" cy="352425"/>
                        </a:xfrm>
                        <a:prstGeom prst="rect">
                          <a:avLst/>
                        </a:prstGeom>
                        <a:noFill/>
                        <a:ln w="9525">
                          <a:noFill/>
                          <a:miter lim="800000"/>
                          <a:headEnd/>
                          <a:tailEnd/>
                        </a:ln>
                      </pic:spPr>
                    </pic:pic>
                  </a:graphicData>
                </a:graphic>
              </wp:inline>
            </w:drawing>
          </w:r>
        </w:p>
      </w:tc>
    </w:tr>
  </w:tbl>
  <w:p w:rsidR="00D40C3E" w:rsidRPr="00942C85" w:rsidRDefault="00D40C3E" w:rsidP="00942C85">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CE0" w:rsidRDefault="00AB5CE0" w:rsidP="00AB5CE0">
    <w:pPr>
      <w:pStyle w:val="Fuzeile"/>
    </w:pPr>
    <w:r>
      <w:t xml:space="preserve">***** </w:t>
    </w:r>
    <w:r w:rsidR="00D40C3E">
      <w:t>Die Bewerbenden</w:t>
    </w:r>
    <w:r w:rsidR="0007136D">
      <w:t>/Anbietenden</w:t>
    </w:r>
    <w:r w:rsidR="00D40C3E">
      <w:t xml:space="preserve"> erklären sich mit Angabe der Auskunftspersonen damit einverstanden, dass bei diesen </w:t>
    </w:r>
    <w:r>
      <w:t xml:space="preserve"> </w:t>
    </w:r>
  </w:p>
  <w:p w:rsidR="00AB5CE0" w:rsidRDefault="00AB5CE0" w:rsidP="00AB5CE0">
    <w:pPr>
      <w:pStyle w:val="Fuzeile"/>
    </w:pPr>
    <w:r>
      <w:t xml:space="preserve">        </w:t>
    </w:r>
    <w:r w:rsidR="00D40C3E">
      <w:t>durch das AHB Referenzen eingeholt werden können.</w:t>
    </w:r>
    <w:r>
      <w:t xml:space="preserve"> Sie sind verantwortlich für die Aktualität und Richtigkeit der </w:t>
    </w:r>
  </w:p>
  <w:p w:rsidR="00AB5CE0" w:rsidRDefault="00AB5CE0" w:rsidP="00AB5CE0">
    <w:pPr>
      <w:pStyle w:val="Fuzeile"/>
    </w:pPr>
    <w:r>
      <w:t xml:space="preserve">        Angaben. Falsche, unvollständige oder nicht mehr gültige Angaben werden nicht nachgefordert und führen allenfalls zum</w:t>
    </w:r>
  </w:p>
  <w:p w:rsidR="00D40C3E" w:rsidRDefault="00AB5CE0" w:rsidP="00AB5CE0">
    <w:pPr>
      <w:pStyle w:val="Fuzeile"/>
    </w:pPr>
    <w:r>
      <w:t xml:space="preserve">        Ausschluss des Anbieters (Eignungskriterien) oder werden entsprechend bewertet (Zuschlagskriterien).</w:t>
    </w:r>
  </w:p>
  <w:p w:rsidR="00D40C3E" w:rsidRPr="00942C85" w:rsidRDefault="00D40C3E" w:rsidP="00942C8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54D0" w:rsidRDefault="003054D0" w:rsidP="009F112D">
      <w:r>
        <w:separator/>
      </w:r>
    </w:p>
    <w:p w:rsidR="003054D0" w:rsidRDefault="003054D0"/>
  </w:footnote>
  <w:footnote w:type="continuationSeparator" w:id="0">
    <w:p w:rsidR="003054D0" w:rsidRDefault="003054D0" w:rsidP="009F112D">
      <w:r>
        <w:continuationSeparator/>
      </w:r>
    </w:p>
    <w:p w:rsidR="003054D0" w:rsidRDefault="003054D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CE0" w:rsidRDefault="00AB5CE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D40C3E">
      <w:tc>
        <w:tcPr>
          <w:tcW w:w="7258" w:type="dxa"/>
        </w:tcPr>
        <w:p w:rsidR="00D40C3E" w:rsidRDefault="00D40C3E" w:rsidP="00A74050">
          <w:pPr>
            <w:pStyle w:val="Kopfzeile"/>
          </w:pPr>
          <w:r>
            <w:rPr>
              <w:noProof/>
            </w:rPr>
            <w:drawing>
              <wp:inline distT="0" distB="0" distL="0" distR="0" wp14:anchorId="20E8C03A" wp14:editId="20E8C03B">
                <wp:extent cx="1647825" cy="276225"/>
                <wp:effectExtent l="19050" t="0" r="9525" b="0"/>
                <wp:docPr id="32" name="Bild 1"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rsidR="00D40C3E" w:rsidRDefault="00D40C3E" w:rsidP="00A74050">
          <w:pPr>
            <w:pStyle w:val="Kopfzeile"/>
            <w:jc w:val="right"/>
          </w:pPr>
          <w:r>
            <w:t xml:space="preserve">Seite </w:t>
          </w:r>
          <w:r w:rsidR="00185AB7">
            <w:rPr>
              <w:rStyle w:val="Seitenzahl"/>
            </w:rPr>
            <w:fldChar w:fldCharType="begin"/>
          </w:r>
          <w:r>
            <w:rPr>
              <w:rStyle w:val="Seitenzahl"/>
            </w:rPr>
            <w:instrText xml:space="preserve"> PAGE </w:instrText>
          </w:r>
          <w:r w:rsidR="00185AB7">
            <w:rPr>
              <w:rStyle w:val="Seitenzahl"/>
            </w:rPr>
            <w:fldChar w:fldCharType="separate"/>
          </w:r>
          <w:r w:rsidR="00B6267F">
            <w:rPr>
              <w:rStyle w:val="Seitenzahl"/>
            </w:rPr>
            <w:t>2</w:t>
          </w:r>
          <w:r w:rsidR="00185AB7">
            <w:rPr>
              <w:rStyle w:val="Seitenzahl"/>
            </w:rPr>
            <w:fldChar w:fldCharType="end"/>
          </w:r>
          <w:r>
            <w:rPr>
              <w:rStyle w:val="Seitenzahl"/>
            </w:rPr>
            <w:t>/</w:t>
          </w:r>
          <w:r w:rsidR="00185AB7">
            <w:rPr>
              <w:rStyle w:val="Seitenzahl"/>
            </w:rPr>
            <w:fldChar w:fldCharType="begin"/>
          </w:r>
          <w:r>
            <w:rPr>
              <w:rStyle w:val="Seitenzahl"/>
            </w:rPr>
            <w:instrText xml:space="preserve"> NUMPAGES </w:instrText>
          </w:r>
          <w:r w:rsidR="00185AB7">
            <w:rPr>
              <w:rStyle w:val="Seitenzahl"/>
            </w:rPr>
            <w:fldChar w:fldCharType="separate"/>
          </w:r>
          <w:r w:rsidR="00B6267F">
            <w:rPr>
              <w:rStyle w:val="Seitenzahl"/>
            </w:rPr>
            <w:t>3</w:t>
          </w:r>
          <w:r w:rsidR="00185AB7">
            <w:rPr>
              <w:rStyle w:val="Seitenzahl"/>
            </w:rPr>
            <w:fldChar w:fldCharType="end"/>
          </w:r>
        </w:p>
      </w:tc>
    </w:tr>
  </w:tbl>
  <w:p w:rsidR="00D40C3E" w:rsidRDefault="00D40C3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D40C3E" w:rsidRPr="009A1D7B">
      <w:tc>
        <w:tcPr>
          <w:tcW w:w="7258" w:type="dxa"/>
        </w:tcPr>
        <w:p w:rsidR="00D40C3E" w:rsidRDefault="00D40C3E" w:rsidP="00A74050">
          <w:pPr>
            <w:pStyle w:val="Kopfzeile"/>
          </w:pPr>
          <w:r>
            <w:rPr>
              <w:noProof/>
            </w:rPr>
            <w:drawing>
              <wp:inline distT="0" distB="0" distL="0" distR="0" wp14:anchorId="20E8C03C" wp14:editId="20E8C03D">
                <wp:extent cx="1647825" cy="276225"/>
                <wp:effectExtent l="19050" t="0" r="9525" b="0"/>
                <wp:docPr id="33" name="Bild 2"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rsidR="00D40C3E" w:rsidRDefault="00D40C3E" w:rsidP="00A74050">
          <w:pPr>
            <w:pStyle w:val="Kopfzeile"/>
          </w:pPr>
          <w:r>
            <w:t>Stadt Zürich</w:t>
          </w:r>
          <w:r>
            <w:br/>
            <w:t>Amt für Hochbauten</w:t>
          </w:r>
          <w:r>
            <w:br/>
            <w:t>Lindenhofstrasse 21</w:t>
          </w:r>
          <w:r>
            <w:br/>
            <w:t>Postfach, 8021 Zürich</w:t>
          </w:r>
        </w:p>
        <w:p w:rsidR="00D40C3E" w:rsidRDefault="00D40C3E" w:rsidP="00A74050">
          <w:pPr>
            <w:pStyle w:val="Kopfzeile"/>
          </w:pPr>
        </w:p>
        <w:p w:rsidR="00D40C3E" w:rsidRPr="009A1D7B" w:rsidRDefault="009A1D7B" w:rsidP="009A1D7B">
          <w:pPr>
            <w:pStyle w:val="Kopfzeile"/>
          </w:pPr>
          <w:r w:rsidRPr="009A1D7B">
            <w:t>+41 44 412 11 11</w:t>
          </w:r>
          <w:r w:rsidR="00D40C3E" w:rsidRPr="009A1D7B">
            <w:br/>
            <w:t>www.stadt-zuerich.ch/hochbau</w:t>
          </w:r>
        </w:p>
      </w:tc>
    </w:tr>
  </w:tbl>
  <w:p w:rsidR="00D40C3E" w:rsidRPr="009A1D7B" w:rsidRDefault="00D40C3E">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D40C3E">
      <w:tc>
        <w:tcPr>
          <w:tcW w:w="7258" w:type="dxa"/>
        </w:tcPr>
        <w:p w:rsidR="00D40C3E" w:rsidRDefault="00D40C3E" w:rsidP="00A74050">
          <w:pPr>
            <w:pStyle w:val="Kopfzeile"/>
          </w:pPr>
          <w:r>
            <w:rPr>
              <w:noProof/>
            </w:rPr>
            <w:drawing>
              <wp:inline distT="0" distB="0" distL="0" distR="0" wp14:anchorId="20E8C040" wp14:editId="20E8C041">
                <wp:extent cx="1647825" cy="276225"/>
                <wp:effectExtent l="19050" t="0" r="9525" b="0"/>
                <wp:docPr id="4" name="Bild 4"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rsidR="00D40C3E" w:rsidRDefault="00D40C3E" w:rsidP="00A74050">
          <w:pPr>
            <w:pStyle w:val="Kopfzeile"/>
            <w:jc w:val="right"/>
          </w:pPr>
          <w:r>
            <w:t xml:space="preserve">Seite </w:t>
          </w:r>
          <w:r w:rsidR="00185AB7">
            <w:rPr>
              <w:rStyle w:val="Seitenzahl"/>
            </w:rPr>
            <w:fldChar w:fldCharType="begin"/>
          </w:r>
          <w:r>
            <w:rPr>
              <w:rStyle w:val="Seitenzahl"/>
            </w:rPr>
            <w:instrText xml:space="preserve"> PAGE </w:instrText>
          </w:r>
          <w:r w:rsidR="00185AB7">
            <w:rPr>
              <w:rStyle w:val="Seitenzahl"/>
            </w:rPr>
            <w:fldChar w:fldCharType="separate"/>
          </w:r>
          <w:r w:rsidR="009C7965">
            <w:rPr>
              <w:rStyle w:val="Seitenzahl"/>
              <w:noProof/>
            </w:rPr>
            <w:t>3</w:t>
          </w:r>
          <w:r w:rsidR="00185AB7">
            <w:rPr>
              <w:rStyle w:val="Seitenzahl"/>
            </w:rPr>
            <w:fldChar w:fldCharType="end"/>
          </w:r>
          <w:r>
            <w:rPr>
              <w:rStyle w:val="Seitenzahl"/>
            </w:rPr>
            <w:t>/</w:t>
          </w:r>
          <w:r w:rsidR="00185AB7">
            <w:rPr>
              <w:rStyle w:val="Seitenzahl"/>
            </w:rPr>
            <w:fldChar w:fldCharType="begin"/>
          </w:r>
          <w:r>
            <w:rPr>
              <w:rStyle w:val="Seitenzahl"/>
            </w:rPr>
            <w:instrText xml:space="preserve"> NUMPAGES </w:instrText>
          </w:r>
          <w:r w:rsidR="00185AB7">
            <w:rPr>
              <w:rStyle w:val="Seitenzahl"/>
            </w:rPr>
            <w:fldChar w:fldCharType="separate"/>
          </w:r>
          <w:r w:rsidR="009C7965">
            <w:rPr>
              <w:rStyle w:val="Seitenzahl"/>
              <w:noProof/>
            </w:rPr>
            <w:t>3</w:t>
          </w:r>
          <w:r w:rsidR="00185AB7">
            <w:rPr>
              <w:rStyle w:val="Seitenzahl"/>
            </w:rPr>
            <w:fldChar w:fldCharType="end"/>
          </w:r>
        </w:p>
      </w:tc>
    </w:tr>
  </w:tbl>
  <w:p w:rsidR="00D40C3E" w:rsidRPr="00942C85" w:rsidRDefault="00D40C3E" w:rsidP="00942C8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C26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14D0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106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872F5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0065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4F7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3097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DE0B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CDE03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5A54B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autoHyphenation/>
  <w:hyphenationZone w:val="425"/>
  <w:characterSpacingControl w:val="doNotCompress"/>
  <w:hdrShapeDefaults>
    <o:shapedefaults v:ext="edit" spidmax="10241"/>
  </w:hdrShapeDefaults>
  <w:footnotePr>
    <w:footnote w:id="-1"/>
    <w:footnote w:id="0"/>
  </w:footnotePr>
  <w:endnotePr>
    <w:endnote w:id="-1"/>
    <w:endnote w:id="0"/>
  </w:endnotePr>
  <w:compat>
    <w:balanceSingleByteDoubleByteWidth/>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43C"/>
    <w:rsid w:val="00001F5F"/>
    <w:rsid w:val="0000514C"/>
    <w:rsid w:val="00006124"/>
    <w:rsid w:val="00011B1F"/>
    <w:rsid w:val="00014BD1"/>
    <w:rsid w:val="00014CAC"/>
    <w:rsid w:val="00020C89"/>
    <w:rsid w:val="00030279"/>
    <w:rsid w:val="000309D3"/>
    <w:rsid w:val="00031EE5"/>
    <w:rsid w:val="00047EC2"/>
    <w:rsid w:val="00055B82"/>
    <w:rsid w:val="00056ED2"/>
    <w:rsid w:val="000615E4"/>
    <w:rsid w:val="0007136D"/>
    <w:rsid w:val="00075E24"/>
    <w:rsid w:val="000768A6"/>
    <w:rsid w:val="00077E33"/>
    <w:rsid w:val="00080EC7"/>
    <w:rsid w:val="000936C3"/>
    <w:rsid w:val="000A38AF"/>
    <w:rsid w:val="000A5773"/>
    <w:rsid w:val="000A7AE7"/>
    <w:rsid w:val="000B1533"/>
    <w:rsid w:val="000B4460"/>
    <w:rsid w:val="000C3008"/>
    <w:rsid w:val="000D1C96"/>
    <w:rsid w:val="000D3039"/>
    <w:rsid w:val="000D5BA7"/>
    <w:rsid w:val="00101703"/>
    <w:rsid w:val="00110FA8"/>
    <w:rsid w:val="00114B90"/>
    <w:rsid w:val="00122A16"/>
    <w:rsid w:val="0012407C"/>
    <w:rsid w:val="001252DF"/>
    <w:rsid w:val="00127161"/>
    <w:rsid w:val="00136B69"/>
    <w:rsid w:val="00136F8C"/>
    <w:rsid w:val="00137B9B"/>
    <w:rsid w:val="001414B5"/>
    <w:rsid w:val="00142EBF"/>
    <w:rsid w:val="00142FDF"/>
    <w:rsid w:val="00156BB0"/>
    <w:rsid w:val="00185AB7"/>
    <w:rsid w:val="001864CD"/>
    <w:rsid w:val="001911A6"/>
    <w:rsid w:val="001A1EF7"/>
    <w:rsid w:val="001A36D7"/>
    <w:rsid w:val="001A72CA"/>
    <w:rsid w:val="001D0A32"/>
    <w:rsid w:val="001D55C1"/>
    <w:rsid w:val="001D6339"/>
    <w:rsid w:val="001E04B0"/>
    <w:rsid w:val="001E08C5"/>
    <w:rsid w:val="001E2992"/>
    <w:rsid w:val="001F2B6F"/>
    <w:rsid w:val="00213452"/>
    <w:rsid w:val="0022126B"/>
    <w:rsid w:val="00226848"/>
    <w:rsid w:val="0024355D"/>
    <w:rsid w:val="00251282"/>
    <w:rsid w:val="002518D8"/>
    <w:rsid w:val="0025512E"/>
    <w:rsid w:val="002813E6"/>
    <w:rsid w:val="0028507E"/>
    <w:rsid w:val="002A0863"/>
    <w:rsid w:val="002A216F"/>
    <w:rsid w:val="002B027F"/>
    <w:rsid w:val="002B0B57"/>
    <w:rsid w:val="002C1CC2"/>
    <w:rsid w:val="002D1336"/>
    <w:rsid w:val="002D2910"/>
    <w:rsid w:val="002D5EFD"/>
    <w:rsid w:val="002E2355"/>
    <w:rsid w:val="002E65C4"/>
    <w:rsid w:val="002E6887"/>
    <w:rsid w:val="00301DB1"/>
    <w:rsid w:val="003054D0"/>
    <w:rsid w:val="003106B2"/>
    <w:rsid w:val="0031702F"/>
    <w:rsid w:val="00341F0B"/>
    <w:rsid w:val="00343512"/>
    <w:rsid w:val="003549A1"/>
    <w:rsid w:val="00361D0C"/>
    <w:rsid w:val="003624C9"/>
    <w:rsid w:val="00381CCC"/>
    <w:rsid w:val="00382912"/>
    <w:rsid w:val="003841B2"/>
    <w:rsid w:val="00387211"/>
    <w:rsid w:val="00391EC0"/>
    <w:rsid w:val="00393128"/>
    <w:rsid w:val="003C684F"/>
    <w:rsid w:val="003D6B12"/>
    <w:rsid w:val="003F1917"/>
    <w:rsid w:val="00400C29"/>
    <w:rsid w:val="00402B88"/>
    <w:rsid w:val="00404894"/>
    <w:rsid w:val="00406ABB"/>
    <w:rsid w:val="00407E7B"/>
    <w:rsid w:val="00414C14"/>
    <w:rsid w:val="0042223F"/>
    <w:rsid w:val="00427F91"/>
    <w:rsid w:val="004327AB"/>
    <w:rsid w:val="0043614B"/>
    <w:rsid w:val="0043723E"/>
    <w:rsid w:val="004377CF"/>
    <w:rsid w:val="00446683"/>
    <w:rsid w:val="00461780"/>
    <w:rsid w:val="00467617"/>
    <w:rsid w:val="00471582"/>
    <w:rsid w:val="004747E0"/>
    <w:rsid w:val="00481A51"/>
    <w:rsid w:val="00486644"/>
    <w:rsid w:val="00487FCF"/>
    <w:rsid w:val="004A14D2"/>
    <w:rsid w:val="004C4F16"/>
    <w:rsid w:val="004D0D0A"/>
    <w:rsid w:val="004E62C2"/>
    <w:rsid w:val="004F78BA"/>
    <w:rsid w:val="00503511"/>
    <w:rsid w:val="00504CDB"/>
    <w:rsid w:val="005068B1"/>
    <w:rsid w:val="00511250"/>
    <w:rsid w:val="00511764"/>
    <w:rsid w:val="0053208A"/>
    <w:rsid w:val="00535A34"/>
    <w:rsid w:val="00547399"/>
    <w:rsid w:val="00547692"/>
    <w:rsid w:val="00570EF6"/>
    <w:rsid w:val="00575828"/>
    <w:rsid w:val="00586B73"/>
    <w:rsid w:val="00596B96"/>
    <w:rsid w:val="005A1794"/>
    <w:rsid w:val="005A283F"/>
    <w:rsid w:val="005B1448"/>
    <w:rsid w:val="005B78C3"/>
    <w:rsid w:val="005C1107"/>
    <w:rsid w:val="005C7AD3"/>
    <w:rsid w:val="005D0784"/>
    <w:rsid w:val="005E44D9"/>
    <w:rsid w:val="005E4FD3"/>
    <w:rsid w:val="005E5845"/>
    <w:rsid w:val="005E5AC8"/>
    <w:rsid w:val="005E6659"/>
    <w:rsid w:val="005F362C"/>
    <w:rsid w:val="006046EC"/>
    <w:rsid w:val="006120E8"/>
    <w:rsid w:val="00612361"/>
    <w:rsid w:val="00615098"/>
    <w:rsid w:val="006215F6"/>
    <w:rsid w:val="00621DF8"/>
    <w:rsid w:val="00621FA7"/>
    <w:rsid w:val="0063055C"/>
    <w:rsid w:val="00635809"/>
    <w:rsid w:val="0063799A"/>
    <w:rsid w:val="00651C53"/>
    <w:rsid w:val="006666C4"/>
    <w:rsid w:val="00667211"/>
    <w:rsid w:val="006716B4"/>
    <w:rsid w:val="00680CE3"/>
    <w:rsid w:val="006963A9"/>
    <w:rsid w:val="00696BDD"/>
    <w:rsid w:val="0069771F"/>
    <w:rsid w:val="006A08DA"/>
    <w:rsid w:val="006A51C0"/>
    <w:rsid w:val="006A546F"/>
    <w:rsid w:val="006B30A9"/>
    <w:rsid w:val="006E0E07"/>
    <w:rsid w:val="006F1B0E"/>
    <w:rsid w:val="006F7315"/>
    <w:rsid w:val="0070472F"/>
    <w:rsid w:val="007077BE"/>
    <w:rsid w:val="00712362"/>
    <w:rsid w:val="00715C96"/>
    <w:rsid w:val="007356DD"/>
    <w:rsid w:val="00765991"/>
    <w:rsid w:val="00765A8D"/>
    <w:rsid w:val="007702B5"/>
    <w:rsid w:val="0077153D"/>
    <w:rsid w:val="007761E7"/>
    <w:rsid w:val="00777044"/>
    <w:rsid w:val="00797FE7"/>
    <w:rsid w:val="007A1157"/>
    <w:rsid w:val="007A497A"/>
    <w:rsid w:val="007B3588"/>
    <w:rsid w:val="007B5F4B"/>
    <w:rsid w:val="007C527B"/>
    <w:rsid w:val="007E3191"/>
    <w:rsid w:val="007E47AF"/>
    <w:rsid w:val="007E4D45"/>
    <w:rsid w:val="007E663C"/>
    <w:rsid w:val="007F1531"/>
    <w:rsid w:val="007F5702"/>
    <w:rsid w:val="00800146"/>
    <w:rsid w:val="00801124"/>
    <w:rsid w:val="0080235C"/>
    <w:rsid w:val="008105A3"/>
    <w:rsid w:val="00827679"/>
    <w:rsid w:val="008316E7"/>
    <w:rsid w:val="008327BE"/>
    <w:rsid w:val="008462F0"/>
    <w:rsid w:val="0085109D"/>
    <w:rsid w:val="00853525"/>
    <w:rsid w:val="00857555"/>
    <w:rsid w:val="00860BFA"/>
    <w:rsid w:val="008615CF"/>
    <w:rsid w:val="00861C90"/>
    <w:rsid w:val="0086731D"/>
    <w:rsid w:val="00870EBB"/>
    <w:rsid w:val="008807AE"/>
    <w:rsid w:val="00892756"/>
    <w:rsid w:val="00894094"/>
    <w:rsid w:val="00897EB5"/>
    <w:rsid w:val="008A35CD"/>
    <w:rsid w:val="008B369A"/>
    <w:rsid w:val="008B4B79"/>
    <w:rsid w:val="008B6990"/>
    <w:rsid w:val="008B76B2"/>
    <w:rsid w:val="008C28DA"/>
    <w:rsid w:val="008C3F4E"/>
    <w:rsid w:val="008D1484"/>
    <w:rsid w:val="008D6209"/>
    <w:rsid w:val="008D677A"/>
    <w:rsid w:val="008F64F3"/>
    <w:rsid w:val="008F7A39"/>
    <w:rsid w:val="008F7B3C"/>
    <w:rsid w:val="0090044A"/>
    <w:rsid w:val="009040C1"/>
    <w:rsid w:val="00905D40"/>
    <w:rsid w:val="00915B89"/>
    <w:rsid w:val="00922D2E"/>
    <w:rsid w:val="0092309D"/>
    <w:rsid w:val="00925D18"/>
    <w:rsid w:val="00942547"/>
    <w:rsid w:val="00942B65"/>
    <w:rsid w:val="00942C85"/>
    <w:rsid w:val="0095078B"/>
    <w:rsid w:val="00954518"/>
    <w:rsid w:val="009548EF"/>
    <w:rsid w:val="00955F4A"/>
    <w:rsid w:val="009609F5"/>
    <w:rsid w:val="009658B0"/>
    <w:rsid w:val="009711D0"/>
    <w:rsid w:val="00971340"/>
    <w:rsid w:val="0098294C"/>
    <w:rsid w:val="00994843"/>
    <w:rsid w:val="00995F09"/>
    <w:rsid w:val="009A1D7B"/>
    <w:rsid w:val="009B15E6"/>
    <w:rsid w:val="009B1695"/>
    <w:rsid w:val="009B18F5"/>
    <w:rsid w:val="009B58F7"/>
    <w:rsid w:val="009C173B"/>
    <w:rsid w:val="009C248E"/>
    <w:rsid w:val="009C7965"/>
    <w:rsid w:val="009D1437"/>
    <w:rsid w:val="009D3293"/>
    <w:rsid w:val="009E321A"/>
    <w:rsid w:val="009E46C0"/>
    <w:rsid w:val="009F112D"/>
    <w:rsid w:val="00A36CA2"/>
    <w:rsid w:val="00A4253E"/>
    <w:rsid w:val="00A47D58"/>
    <w:rsid w:val="00A70C11"/>
    <w:rsid w:val="00A74050"/>
    <w:rsid w:val="00A85404"/>
    <w:rsid w:val="00A90F98"/>
    <w:rsid w:val="00A91EEA"/>
    <w:rsid w:val="00A92B59"/>
    <w:rsid w:val="00A96754"/>
    <w:rsid w:val="00AA303B"/>
    <w:rsid w:val="00AB49B9"/>
    <w:rsid w:val="00AB5CE0"/>
    <w:rsid w:val="00AB664A"/>
    <w:rsid w:val="00AC062D"/>
    <w:rsid w:val="00AD553A"/>
    <w:rsid w:val="00AE0200"/>
    <w:rsid w:val="00AE1C25"/>
    <w:rsid w:val="00AF3D81"/>
    <w:rsid w:val="00AF6198"/>
    <w:rsid w:val="00B01713"/>
    <w:rsid w:val="00B054E2"/>
    <w:rsid w:val="00B05DFB"/>
    <w:rsid w:val="00B07183"/>
    <w:rsid w:val="00B171CA"/>
    <w:rsid w:val="00B20F48"/>
    <w:rsid w:val="00B53AB2"/>
    <w:rsid w:val="00B557F2"/>
    <w:rsid w:val="00B619C0"/>
    <w:rsid w:val="00B6267F"/>
    <w:rsid w:val="00B67E88"/>
    <w:rsid w:val="00B705C4"/>
    <w:rsid w:val="00B70BE1"/>
    <w:rsid w:val="00B741E0"/>
    <w:rsid w:val="00B81BB5"/>
    <w:rsid w:val="00B87518"/>
    <w:rsid w:val="00BA5492"/>
    <w:rsid w:val="00BB2B8E"/>
    <w:rsid w:val="00BB2CDB"/>
    <w:rsid w:val="00BC2E6B"/>
    <w:rsid w:val="00BC63C1"/>
    <w:rsid w:val="00BD0CEF"/>
    <w:rsid w:val="00BD5DD5"/>
    <w:rsid w:val="00BE2158"/>
    <w:rsid w:val="00BF5EDD"/>
    <w:rsid w:val="00C0492A"/>
    <w:rsid w:val="00C10F1E"/>
    <w:rsid w:val="00C2530A"/>
    <w:rsid w:val="00C32B25"/>
    <w:rsid w:val="00C421F6"/>
    <w:rsid w:val="00C47E4F"/>
    <w:rsid w:val="00C51A44"/>
    <w:rsid w:val="00C577BF"/>
    <w:rsid w:val="00C6310A"/>
    <w:rsid w:val="00C63E4C"/>
    <w:rsid w:val="00C75932"/>
    <w:rsid w:val="00C841DD"/>
    <w:rsid w:val="00C9529D"/>
    <w:rsid w:val="00C96B39"/>
    <w:rsid w:val="00CA0F91"/>
    <w:rsid w:val="00CA4CAC"/>
    <w:rsid w:val="00CA50C4"/>
    <w:rsid w:val="00CA6517"/>
    <w:rsid w:val="00CC3ED2"/>
    <w:rsid w:val="00CD3E4E"/>
    <w:rsid w:val="00CD560C"/>
    <w:rsid w:val="00CD69ED"/>
    <w:rsid w:val="00CF3FA7"/>
    <w:rsid w:val="00CF4ED2"/>
    <w:rsid w:val="00D03334"/>
    <w:rsid w:val="00D253F7"/>
    <w:rsid w:val="00D30826"/>
    <w:rsid w:val="00D36C66"/>
    <w:rsid w:val="00D40C3E"/>
    <w:rsid w:val="00D410BC"/>
    <w:rsid w:val="00D430C1"/>
    <w:rsid w:val="00D43B94"/>
    <w:rsid w:val="00D443B7"/>
    <w:rsid w:val="00D50982"/>
    <w:rsid w:val="00D57712"/>
    <w:rsid w:val="00D608CD"/>
    <w:rsid w:val="00D60F46"/>
    <w:rsid w:val="00D7195C"/>
    <w:rsid w:val="00D76683"/>
    <w:rsid w:val="00D84F48"/>
    <w:rsid w:val="00D872A0"/>
    <w:rsid w:val="00D93722"/>
    <w:rsid w:val="00D968DA"/>
    <w:rsid w:val="00DA48D7"/>
    <w:rsid w:val="00DB3A47"/>
    <w:rsid w:val="00DC1552"/>
    <w:rsid w:val="00DC1E06"/>
    <w:rsid w:val="00DC54DB"/>
    <w:rsid w:val="00DE6B6E"/>
    <w:rsid w:val="00DF1954"/>
    <w:rsid w:val="00DF394C"/>
    <w:rsid w:val="00DF714D"/>
    <w:rsid w:val="00E00810"/>
    <w:rsid w:val="00E033DF"/>
    <w:rsid w:val="00E04506"/>
    <w:rsid w:val="00E05C21"/>
    <w:rsid w:val="00E14F66"/>
    <w:rsid w:val="00E15A16"/>
    <w:rsid w:val="00E50156"/>
    <w:rsid w:val="00E562BF"/>
    <w:rsid w:val="00E63CAA"/>
    <w:rsid w:val="00E72FAA"/>
    <w:rsid w:val="00E8003C"/>
    <w:rsid w:val="00E8243B"/>
    <w:rsid w:val="00E86E37"/>
    <w:rsid w:val="00E91F60"/>
    <w:rsid w:val="00EA243C"/>
    <w:rsid w:val="00EA4959"/>
    <w:rsid w:val="00EA4F3B"/>
    <w:rsid w:val="00EB4EC4"/>
    <w:rsid w:val="00EC38F7"/>
    <w:rsid w:val="00EC431B"/>
    <w:rsid w:val="00EC7D7F"/>
    <w:rsid w:val="00EF07EC"/>
    <w:rsid w:val="00EF2A1F"/>
    <w:rsid w:val="00EF5BD3"/>
    <w:rsid w:val="00F01D48"/>
    <w:rsid w:val="00F15CBF"/>
    <w:rsid w:val="00F2067B"/>
    <w:rsid w:val="00F350DB"/>
    <w:rsid w:val="00F470AD"/>
    <w:rsid w:val="00F8736B"/>
    <w:rsid w:val="00F91AF9"/>
    <w:rsid w:val="00F934D2"/>
    <w:rsid w:val="00FA2A77"/>
    <w:rsid w:val="00FA7ADE"/>
    <w:rsid w:val="00FC5579"/>
    <w:rsid w:val="00FD1376"/>
    <w:rsid w:val="00FF459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B8A801C"/>
  <w15:docId w15:val="{0121DE88-2696-49D3-90E3-005415CA3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F112D"/>
    <w:pPr>
      <w:spacing w:line="260" w:lineRule="atLeast"/>
    </w:pPr>
    <w:rPr>
      <w:rFonts w:ascii="Arial" w:hAnsi="Arial"/>
      <w:sz w:val="22"/>
      <w:szCs w:val="22"/>
    </w:rPr>
  </w:style>
  <w:style w:type="paragraph" w:styleId="berschrift1">
    <w:name w:val="heading 1"/>
    <w:next w:val="Standard"/>
    <w:qFormat/>
    <w:rsid w:val="00D40C3E"/>
    <w:pPr>
      <w:keepNext/>
      <w:pageBreakBefore/>
      <w:overflowPunct w:val="0"/>
      <w:autoSpaceDE w:val="0"/>
      <w:autoSpaceDN w:val="0"/>
      <w:adjustRightInd w:val="0"/>
      <w:spacing w:after="60" w:line="260" w:lineRule="atLeast"/>
      <w:textAlignment w:val="baseline"/>
      <w:outlineLvl w:val="0"/>
    </w:pPr>
    <w:rPr>
      <w:rFonts w:ascii="Arial Fett" w:hAnsi="Arial Fett"/>
      <w:b/>
      <w:sz w:val="22"/>
      <w:szCs w:val="2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rsid w:val="009F112D"/>
    <w:pPr>
      <w:spacing w:line="200" w:lineRule="atLeast"/>
    </w:pPr>
    <w:rPr>
      <w:rFonts w:ascii="Arial" w:hAnsi="Arial"/>
      <w:sz w:val="17"/>
      <w:szCs w:val="17"/>
    </w:rPr>
  </w:style>
  <w:style w:type="paragraph" w:styleId="Fuzeile">
    <w:name w:val="footer"/>
    <w:rsid w:val="00F934D2"/>
    <w:pPr>
      <w:tabs>
        <w:tab w:val="center" w:pos="4536"/>
        <w:tab w:val="right" w:pos="9072"/>
      </w:tabs>
      <w:spacing w:line="200" w:lineRule="atLeast"/>
    </w:pPr>
    <w:rPr>
      <w:rFonts w:ascii="Arial" w:hAnsi="Arial"/>
      <w:sz w:val="17"/>
      <w:szCs w:val="17"/>
    </w:rPr>
  </w:style>
  <w:style w:type="table" w:styleId="Tabellenraster">
    <w:name w:val="Table Grid"/>
    <w:basedOn w:val="NormaleTabelle"/>
    <w:rsid w:val="002813E6"/>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usszeilePfad">
    <w:name w:val="FusszeilePfad"/>
    <w:rsid w:val="0070472F"/>
    <w:pPr>
      <w:spacing w:line="140" w:lineRule="atLeast"/>
    </w:pPr>
    <w:rPr>
      <w:rFonts w:ascii="Arial" w:hAnsi="Arial"/>
      <w:sz w:val="11"/>
      <w:szCs w:val="17"/>
    </w:rPr>
  </w:style>
  <w:style w:type="character" w:styleId="Seitenzahl">
    <w:name w:val="page number"/>
    <w:basedOn w:val="Absatz-Standardschriftart"/>
    <w:rsid w:val="0070472F"/>
  </w:style>
  <w:style w:type="paragraph" w:styleId="Sprechblasentext">
    <w:name w:val="Balloon Text"/>
    <w:basedOn w:val="Standard"/>
    <w:semiHidden/>
    <w:rsid w:val="008C28DA"/>
    <w:rPr>
      <w:rFonts w:ascii="Tahoma" w:hAnsi="Tahoma" w:cs="Tahoma"/>
      <w:sz w:val="16"/>
      <w:szCs w:val="16"/>
    </w:rPr>
  </w:style>
  <w:style w:type="paragraph" w:customStyle="1" w:styleId="Titel13">
    <w:name w:val="Titel13"/>
    <w:link w:val="Titel13Zchn"/>
    <w:rsid w:val="0092309D"/>
    <w:pPr>
      <w:overflowPunct w:val="0"/>
      <w:autoSpaceDE w:val="0"/>
      <w:autoSpaceDN w:val="0"/>
      <w:adjustRightInd w:val="0"/>
      <w:spacing w:line="280" w:lineRule="atLeast"/>
      <w:textAlignment w:val="baseline"/>
    </w:pPr>
    <w:rPr>
      <w:rFonts w:ascii="Arial Fett" w:hAnsi="Arial Fett"/>
      <w:b/>
      <w:sz w:val="26"/>
      <w:szCs w:val="26"/>
      <w:lang w:eastAsia="de-DE"/>
    </w:rPr>
  </w:style>
  <w:style w:type="character" w:customStyle="1" w:styleId="Titel13Zchn">
    <w:name w:val="Titel13 Zchn"/>
    <w:basedOn w:val="Absatz-Standardschriftart"/>
    <w:link w:val="Titel13"/>
    <w:rsid w:val="00A47D58"/>
    <w:rPr>
      <w:rFonts w:ascii="Arial Fett" w:hAnsi="Arial Fett"/>
      <w:b/>
      <w:sz w:val="26"/>
      <w:szCs w:val="26"/>
      <w:lang w:val="de-CH" w:eastAsia="de-DE" w:bidi="ar-SA"/>
    </w:rPr>
  </w:style>
  <w:style w:type="paragraph" w:customStyle="1" w:styleId="Tabelle85M10V3">
    <w:name w:val="Tabelle 8.5M10 V3"/>
    <w:rsid w:val="007C527B"/>
    <w:pPr>
      <w:spacing w:before="60"/>
    </w:pPr>
    <w:rPr>
      <w:rFonts w:ascii="Arial" w:hAnsi="Arial"/>
      <w:sz w:val="17"/>
      <w:szCs w:val="17"/>
    </w:rPr>
  </w:style>
  <w:style w:type="paragraph" w:customStyle="1" w:styleId="Standard85M10">
    <w:name w:val="Standard 8.5M10"/>
    <w:link w:val="Standard85M10Zchn"/>
    <w:autoRedefine/>
    <w:rsid w:val="00406ABB"/>
    <w:pPr>
      <w:spacing w:line="200" w:lineRule="atLeast"/>
    </w:pPr>
    <w:rPr>
      <w:rFonts w:ascii="Arial" w:hAnsi="Arial"/>
      <w:b/>
      <w:sz w:val="17"/>
      <w:szCs w:val="17"/>
    </w:rPr>
  </w:style>
  <w:style w:type="character" w:customStyle="1" w:styleId="Standard85M10Zchn">
    <w:name w:val="Standard 8.5M10 Zchn"/>
    <w:basedOn w:val="Absatz-Standardschriftart"/>
    <w:link w:val="Standard85M10"/>
    <w:rsid w:val="00406ABB"/>
    <w:rPr>
      <w:rFonts w:ascii="Arial" w:hAnsi="Arial"/>
      <w:b/>
      <w:sz w:val="17"/>
      <w:szCs w:val="17"/>
    </w:rPr>
  </w:style>
  <w:style w:type="character" w:styleId="Platzhaltertext">
    <w:name w:val="Placeholder Text"/>
    <w:basedOn w:val="Absatz-Standardschriftart"/>
    <w:uiPriority w:val="99"/>
    <w:semiHidden/>
    <w:rsid w:val="00406ABB"/>
    <w:rPr>
      <w:color w:val="808080"/>
    </w:rPr>
  </w:style>
  <w:style w:type="paragraph" w:customStyle="1" w:styleId="Tabelle85M10V30">
    <w:name w:val="Tabelle 8.5M10 + V3"/>
    <w:rsid w:val="007356DD"/>
    <w:pPr>
      <w:spacing w:before="60" w:line="200" w:lineRule="atLeast"/>
    </w:pPr>
    <w:rPr>
      <w:rFonts w:ascii="Arial" w:hAnsi="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88723">
      <w:bodyDiv w:val="1"/>
      <w:marLeft w:val="0"/>
      <w:marRight w:val="0"/>
      <w:marTop w:val="0"/>
      <w:marBottom w:val="0"/>
      <w:divBdr>
        <w:top w:val="none" w:sz="0" w:space="0" w:color="auto"/>
        <w:left w:val="none" w:sz="0" w:space="0" w:color="auto"/>
        <w:bottom w:val="none" w:sz="0" w:space="0" w:color="auto"/>
        <w:right w:val="none" w:sz="0" w:space="0" w:color="auto"/>
      </w:divBdr>
    </w:div>
    <w:div w:id="209729665">
      <w:bodyDiv w:val="1"/>
      <w:marLeft w:val="0"/>
      <w:marRight w:val="0"/>
      <w:marTop w:val="0"/>
      <w:marBottom w:val="0"/>
      <w:divBdr>
        <w:top w:val="none" w:sz="0" w:space="0" w:color="auto"/>
        <w:left w:val="none" w:sz="0" w:space="0" w:color="auto"/>
        <w:bottom w:val="none" w:sz="0" w:space="0" w:color="auto"/>
        <w:right w:val="none" w:sz="0" w:space="0" w:color="auto"/>
      </w:divBdr>
    </w:div>
    <w:div w:id="466556608">
      <w:bodyDiv w:val="1"/>
      <w:marLeft w:val="0"/>
      <w:marRight w:val="0"/>
      <w:marTop w:val="0"/>
      <w:marBottom w:val="0"/>
      <w:divBdr>
        <w:top w:val="none" w:sz="0" w:space="0" w:color="auto"/>
        <w:left w:val="none" w:sz="0" w:space="0" w:color="auto"/>
        <w:bottom w:val="none" w:sz="0" w:space="0" w:color="auto"/>
        <w:right w:val="none" w:sz="0" w:space="0" w:color="auto"/>
      </w:divBdr>
    </w:div>
    <w:div w:id="817696975">
      <w:bodyDiv w:val="1"/>
      <w:marLeft w:val="0"/>
      <w:marRight w:val="0"/>
      <w:marTop w:val="0"/>
      <w:marBottom w:val="0"/>
      <w:divBdr>
        <w:top w:val="none" w:sz="0" w:space="0" w:color="auto"/>
        <w:left w:val="none" w:sz="0" w:space="0" w:color="auto"/>
        <w:bottom w:val="none" w:sz="0" w:space="0" w:color="auto"/>
        <w:right w:val="none" w:sz="0" w:space="0" w:color="auto"/>
      </w:divBdr>
    </w:div>
    <w:div w:id="1488550156">
      <w:bodyDiv w:val="1"/>
      <w:marLeft w:val="0"/>
      <w:marRight w:val="0"/>
      <w:marTop w:val="0"/>
      <w:marBottom w:val="0"/>
      <w:divBdr>
        <w:top w:val="none" w:sz="0" w:space="0" w:color="auto"/>
        <w:left w:val="none" w:sz="0" w:space="0" w:color="auto"/>
        <w:bottom w:val="none" w:sz="0" w:space="0" w:color="auto"/>
        <w:right w:val="none" w:sz="0" w:space="0" w:color="auto"/>
      </w:divBdr>
    </w:div>
    <w:div w:id="172709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HBGEN\Desktop\BKP_292_Selbstdeklaration_Bauingenieu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9"/>
        <w:category>
          <w:name w:val="Allgemein"/>
          <w:gallery w:val="placeholder"/>
        </w:category>
        <w:types>
          <w:type w:val="bbPlcHdr"/>
        </w:types>
        <w:behaviors>
          <w:behavior w:val="content"/>
        </w:behaviors>
        <w:guid w:val="{3F421577-700C-4498-BA5D-4F8022A500C0}"/>
      </w:docPartPr>
      <w:docPartBody>
        <w:p w:rsidR="003E594B" w:rsidRDefault="00DB4FC1">
          <w:r w:rsidRPr="003226A8">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FC1"/>
    <w:rsid w:val="003E594B"/>
    <w:rsid w:val="00DB4FC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B4FC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Register xmlns="aa602739-3ce3-487b-a54c-19206634b41f">08 Planerwahl und Wettbewerbe</Register>
    <Eigner xmlns="aa602739-3ce3-487b-a54c-19206634b41f">
      <UserInfo>
        <DisplayName>Ambrosetti Tiziana (AHB)</DisplayName>
        <AccountId>7712</AccountId>
        <AccountType/>
      </UserInfo>
    </Eigner>
    <Archiv xmlns="aa602739-3ce3-487b-a54c-19206634b41f">false</Archiv>
    <Datum xmlns="aa602739-3ce3-487b-a54c-19206634b41f">2018-11-04T23:00:00+00:00</Datum>
    <Archivdauer xmlns="aa602739-3ce3-487b-a54c-19206634b41f">10</Archivdauer>
    <Internet xmlns="aa602739-3ce3-487b-a54c-19206634b41f">false</Internet>
    <Unterregister xmlns="aa602739-3ce3-487b-a54c-19206634b41f">08.1 Planerwahl</Unterregister>
    <Stichwort xmlns="aa602739-3ce3-487b-a54c-19206634b41f">Selbstdeklaration</Stichwort>
    <DA xmlns="aa602739-3ce3-487b-a54c-19206634b41f">AHB</DA>
    <Ablage_x002d_Nr_x002e_ xmlns="aa602739-3ce3-487b-a54c-19206634b41f">90</Ablage_x002d_Nr_x002e_>
    <Nr_x002e_ xmlns="aa602739-3ce3-487b-a54c-19206634b41f" xsi:nil="true"/>
    <Vorlage_x002d_Nr_x002e_ xmlns="aa602739-3ce3-487b-a54c-19206634b41f" xsi:nil="true"/>
    <Internetadresse xmlns="aa602739-3ce3-487b-a54c-19206634b41f">
      <Url xsi:nil="true"/>
      <Description xsi:nil="true"/>
    </Internetadresse>
    <Dok_x002e__x0020_Art xmlns="aa602739-3ce3-487b-a54c-19206634b41f">Vorlage</Dok_x002e__x0020_Art>
    <Intern_x0020_AHB xmlns="aa602739-3ce3-487b-a54c-19206634b41f">false</Intern_x0020_AHB>
    <Nr_x002e__x0020_neu xmlns="aa602739-3ce3-487b-a54c-19206634b41f">242</Nr_x002e__x0020_neu>
    <Prozess_x002d_Nr_x002e_ xmlns="aa602739-3ce3-487b-a54c-19206634b41f">P22</Prozess_x002d_Nr_x002e_>
    <_dlc_DocId xmlns="0665e933-8fbd-467f-a9ed-bff2921aac95">HBDWF-52-231</_dlc_DocId>
    <_dlc_DocIdUrl xmlns="0665e933-8fbd-467f-a9ed-bff2921aac95">
      <Url>http://wf.hbd.intra.stzh.ch/ahb-m-system/_layouts/DocIdRedir.aspx?ID=HBDWF-52-231</Url>
      <Description>HBDWF-52-231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CBE7EBFF8735A4CB346FD1165BD02C8" ma:contentTypeVersion="20" ma:contentTypeDescription="Ein neues Dokument erstellen." ma:contentTypeScope="" ma:versionID="78139feb550b07599aa96c672eb733ec">
  <xsd:schema xmlns:xsd="http://www.w3.org/2001/XMLSchema" xmlns:xs="http://www.w3.org/2001/XMLSchema" xmlns:p="http://schemas.microsoft.com/office/2006/metadata/properties" xmlns:ns2="aa602739-3ce3-487b-a54c-19206634b41f" xmlns:ns3="0665e933-8fbd-467f-a9ed-bff2921aac95" targetNamespace="http://schemas.microsoft.com/office/2006/metadata/properties" ma:root="true" ma:fieldsID="845e59710f8b38f3745cafe995e035ab" ns2:_="" ns3:_="">
    <xsd:import namespace="aa602739-3ce3-487b-a54c-19206634b41f"/>
    <xsd:import namespace="0665e933-8fbd-467f-a9ed-bff2921aac95"/>
    <xsd:element name="properties">
      <xsd:complexType>
        <xsd:sequence>
          <xsd:element name="documentManagement">
            <xsd:complexType>
              <xsd:all>
                <xsd:element ref="ns2:Register"/>
                <xsd:element ref="ns2:Unterregister" minOccurs="0"/>
                <xsd:element ref="ns2:Nr_x002e_" minOccurs="0"/>
                <xsd:element ref="ns2:Nr_x002e__x0020_neu"/>
                <xsd:element ref="ns2:Datum"/>
                <xsd:element ref="ns2:Stichwort" minOccurs="0"/>
                <xsd:element ref="ns2:Prozess_x002d_Nr_x002e_"/>
                <xsd:element ref="ns2:Dok_x002e__x0020_Art"/>
                <xsd:element ref="ns2:Eigner"/>
                <xsd:element ref="ns2:Archiv" minOccurs="0"/>
                <xsd:element ref="ns2:Archivdauer"/>
                <xsd:element ref="ns2:Internet" minOccurs="0"/>
                <xsd:element ref="ns2:Internetadresse" minOccurs="0"/>
                <xsd:element ref="ns2:DA"/>
                <xsd:element ref="ns2:Ablage_x002d_Nr_x002e_" minOccurs="0"/>
                <xsd:element ref="ns2:Vorlage_x002d_Nr_x002e_" minOccurs="0"/>
                <xsd:element ref="ns2:Intern_x0020_AHB" minOccurs="0"/>
                <xsd:element ref="ns3:_dlc_DocId" minOccurs="0"/>
                <xsd:element ref="ns3:_dlc_DocIdUrl" minOccurs="0"/>
                <xsd:element ref="ns3: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602739-3ce3-487b-a54c-19206634b41f" elementFormDefault="qualified">
    <xsd:import namespace="http://schemas.microsoft.com/office/2006/documentManagement/types"/>
    <xsd:import namespace="http://schemas.microsoft.com/office/infopath/2007/PartnerControls"/>
    <xsd:element name="Register" ma:index="1" ma:displayName="Register" ma:default="01 Organisation + Personal" ma:format="Dropdown" ma:internalName="Register">
      <xsd:simpleType>
        <xsd:restriction base="dms:Choice">
          <xsd:enumeration value="01 Organisation + Personal"/>
          <xsd:enumeration value="02 Management-System"/>
          <xsd:enumeration value="03 Kommunikation"/>
          <xsd:enumeration value="04 Grafikvorlagen, Ordnerrücken"/>
          <xsd:enumeration value="05 Kredite, Weisungen, Verfügungen"/>
          <xsd:enumeration value="06 Leistung + Honorar AHB"/>
          <xsd:enumeration value="07 Strat. Planungen, Vorstudien"/>
          <xsd:enumeration value="08 Planerwahl und Wettbewerbe"/>
          <xsd:enumeration value="09 Projekt-Organisation"/>
          <xsd:enumeration value="10 Projekt-Ablauf"/>
          <xsd:enumeration value="11 Submissions-, Zahlungswesen"/>
          <xsd:enumeration value="12 Bauwerkdokumentation"/>
          <xsd:enumeration value="13 CAD, Archivierung"/>
          <xsd:enumeration value="14 Energie- und Gebäudetechnik"/>
          <xsd:enumeration value="15 Honorar-, Vertragswesen"/>
          <xsd:enumeration value="16 Ingenieurwesen"/>
          <xsd:enumeration value="17 Kunst und Bau"/>
          <xsd:enumeration value="18 Nachhaltiges Bauen"/>
          <xsd:enumeration value="19 Projektoekonomie"/>
          <xsd:enumeration value="20 Weitere Fachthemen"/>
        </xsd:restriction>
      </xsd:simpleType>
    </xsd:element>
    <xsd:element name="Unterregister" ma:index="2" nillable="true" ma:displayName="Unterregister" ma:internalName="Unterregister">
      <xsd:simpleType>
        <xsd:restriction base="dms:Text">
          <xsd:maxLength value="255"/>
        </xsd:restriction>
      </xsd:simpleType>
    </xsd:element>
    <xsd:element name="Nr_x002e_" ma:index="3" nillable="true" ma:displayName="Nr." ma:internalName="Nr_x002e_">
      <xsd:simpleType>
        <xsd:restriction base="dms:Text">
          <xsd:maxLength value="255"/>
        </xsd:restriction>
      </xsd:simpleType>
    </xsd:element>
    <xsd:element name="Nr_x002e__x0020_neu" ma:index="4" ma:displayName="Nr. neu" ma:internalName="Nr_x002e__x0020_neu">
      <xsd:simpleType>
        <xsd:restriction base="dms:Text">
          <xsd:maxLength value="255"/>
        </xsd:restriction>
      </xsd:simpleType>
    </xsd:element>
    <xsd:element name="Datum" ma:index="5" ma:displayName="Datum" ma:format="DateOnly" ma:internalName="Datum">
      <xsd:simpleType>
        <xsd:restriction base="dms:DateTime"/>
      </xsd:simpleType>
    </xsd:element>
    <xsd:element name="Stichwort" ma:index="7" nillable="true" ma:displayName="Stichwort" ma:internalName="Stichwort">
      <xsd:simpleType>
        <xsd:restriction base="dms:Text">
          <xsd:maxLength value="255"/>
        </xsd:restriction>
      </xsd:simpleType>
    </xsd:element>
    <xsd:element name="Prozess_x002d_Nr_x002e_" ma:index="8" ma:displayName="Prozess" ma:description="Beispiel: P21, P22_" ma:internalName="Prozess_x002d_Nr_x002e_">
      <xsd:simpleType>
        <xsd:restriction base="dms:Text">
          <xsd:maxLength value="25"/>
        </xsd:restriction>
      </xsd:simpleType>
    </xsd:element>
    <xsd:element name="Dok_x002e__x0020_Art" ma:index="9" ma:displayName="Dok. Art" ma:default="Checkliste" ma:format="Dropdown" ma:internalName="Dok_x002e__x0020_Art">
      <xsd:simpleType>
        <xsd:restriction base="dms:Choice">
          <xsd:enumeration value="Checkliste"/>
          <xsd:enumeration value="Extern"/>
          <xsd:enumeration value="Information"/>
          <xsd:enumeration value="Link (Adresse)"/>
          <xsd:enumeration value="Merkblatt"/>
          <xsd:enumeration value="Richtlinie"/>
          <xsd:enumeration value="Tabelle"/>
          <xsd:enumeration value="Vorlage"/>
        </xsd:restriction>
      </xsd:simpleType>
    </xsd:element>
    <xsd:element name="Eigner" ma:index="10" ma:displayName="Eigner" ma:list="UserInfo" ma:SharePointGroup="0" ma:internalName="Eig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Archiv" ma:index="11" nillable="true" ma:displayName="Archiv" ma:default="0" ma:internalName="Archiv">
      <xsd:simpleType>
        <xsd:restriction base="dms:Boolean"/>
      </xsd:simpleType>
    </xsd:element>
    <xsd:element name="Archivdauer" ma:index="12" ma:displayName="Archivdauer" ma:default="10" ma:description="in Jahren, wenn nicht bekannt = 10" ma:internalName="Archivdauer">
      <xsd:simpleType>
        <xsd:restriction base="dms:Text">
          <xsd:maxLength value="2"/>
        </xsd:restriction>
      </xsd:simpleType>
    </xsd:element>
    <xsd:element name="Internet" ma:index="13" nillable="true" ma:displayName="Internet" ma:default="0" ma:internalName="Internet">
      <xsd:simpleType>
        <xsd:restriction base="dms:Boolean"/>
      </xsd:simpleType>
    </xsd:element>
    <xsd:element name="Internetadresse" ma:index="14" nillable="true" ma:displayName="Internetadresse" ma:format="Hyperlink" ma:internalName="Internetadresse">
      <xsd:complexType>
        <xsd:complexContent>
          <xsd:extension base="dms:URL">
            <xsd:sequence>
              <xsd:element name="Url" type="dms:ValidUrl" minOccurs="0" nillable="true"/>
              <xsd:element name="Description" type="xsd:string" nillable="true"/>
            </xsd:sequence>
          </xsd:extension>
        </xsd:complexContent>
      </xsd:complexType>
    </xsd:element>
    <xsd:element name="DA" ma:index="15" ma:displayName="DA" ma:default="AHB" ma:format="Dropdown" ma:internalName="DA">
      <xsd:simpleType>
        <xsd:restriction base="dms:Choice">
          <xsd:enumeration value="AfB"/>
          <xsd:enumeration value="AfS"/>
          <xsd:enumeration value="AHB"/>
          <xsd:enumeration value="DS"/>
          <xsd:enumeration value="IMMO"/>
        </xsd:restriction>
      </xsd:simpleType>
    </xsd:element>
    <xsd:element name="Ablage_x002d_Nr_x002e_" ma:index="16" nillable="true" ma:displayName="Ablage-Nr." ma:internalName="Ablage_x002d_Nr_x002e_">
      <xsd:simpleType>
        <xsd:restriction base="dms:Text">
          <xsd:maxLength value="255"/>
        </xsd:restriction>
      </xsd:simpleType>
    </xsd:element>
    <xsd:element name="Vorlage_x002d_Nr_x002e_" ma:index="17" nillable="true" ma:displayName="Vorlage-Nr." ma:internalName="Vorlage_x002d_Nr_x002e_">
      <xsd:simpleType>
        <xsd:restriction base="dms:Text">
          <xsd:maxLength value="255"/>
        </xsd:restriction>
      </xsd:simpleType>
    </xsd:element>
    <xsd:element name="Intern_x0020_AHB" ma:index="18" nillable="true" ma:displayName="Intern AHB" ma:default="0" ma:internalName="Intern_x0020_AHB">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5e933-8fbd-467f-a9ed-bff2921aac95" elementFormDefault="qualified">
    <xsd:import namespace="http://schemas.microsoft.com/office/2006/documentManagement/types"/>
    <xsd:import namespace="http://schemas.microsoft.com/office/infopath/2007/PartnerControls"/>
    <xsd:element name="_dlc_DocId" ma:index="25" nillable="true" ma:displayName="Wert der Dokument-ID" ma:description="Der Wert der diesem Element zugewiesenen Dokument-ID." ma:internalName="_dlc_DocId" ma:readOnly="true">
      <xsd:simpleType>
        <xsd:restriction base="dms:Text"/>
      </xsd:simpleType>
    </xsd:element>
    <xsd:element name="_dlc_DocIdUrl" ma:index="26"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Persist ID" ma:description="Keep ID on add." ma:hidden="true" ma:internalName="_dlc_DocIdPersistId" ma:readOnly="true">
      <xsd:simpleType>
        <xsd:restriction base="dms:Boolean"/>
      </xsd:simpleType>
    </xsd:element>
    <xsd:element name="SharedWithUsers" ma:index="29"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Inhaltstyp"/>
        <xsd:element ref="dc:title" minOccurs="0" maxOccurs="1" ma:index="6"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D5CF9-2812-4DAA-9F09-59C048FBA2BD}">
  <ds:schemaRefs>
    <ds:schemaRef ds:uri="http://schemas.microsoft.com/sharepoint/events"/>
  </ds:schemaRefs>
</ds:datastoreItem>
</file>

<file path=customXml/itemProps2.xml><?xml version="1.0" encoding="utf-8"?>
<ds:datastoreItem xmlns:ds="http://schemas.openxmlformats.org/officeDocument/2006/customXml" ds:itemID="{41D922DB-2BB1-4CF6-9AC0-355537A007FA}">
  <ds:schemaRefs>
    <ds:schemaRef ds:uri="http://schemas.microsoft.com/sharepoint/v3/contenttype/forms"/>
  </ds:schemaRefs>
</ds:datastoreItem>
</file>

<file path=customXml/itemProps3.xml><?xml version="1.0" encoding="utf-8"?>
<ds:datastoreItem xmlns:ds="http://schemas.openxmlformats.org/officeDocument/2006/customXml" ds:itemID="{3ACFE2DD-2F27-426C-B40F-254401CBB160}">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0665e933-8fbd-467f-a9ed-bff2921aac95"/>
    <ds:schemaRef ds:uri="aa602739-3ce3-487b-a54c-19206634b41f"/>
    <ds:schemaRef ds:uri="http://www.w3.org/XML/1998/namespace"/>
    <ds:schemaRef ds:uri="http://purl.org/dc/dcmitype/"/>
  </ds:schemaRefs>
</ds:datastoreItem>
</file>

<file path=customXml/itemProps4.xml><?xml version="1.0" encoding="utf-8"?>
<ds:datastoreItem xmlns:ds="http://schemas.openxmlformats.org/officeDocument/2006/customXml" ds:itemID="{89C82F92-7E05-4841-8DF3-0427D796C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602739-3ce3-487b-a54c-19206634b41f"/>
    <ds:schemaRef ds:uri="0665e933-8fbd-467f-a9ed-bff2921aac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89C51D-DDD6-49A5-8ACF-5AA86C39A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BKP_292_Selbstdeklaration_Bauingenieur.dotx</Template>
  <TotalTime>0</TotalTime>
  <Pages>3</Pages>
  <Words>298</Words>
  <Characters>3206</Characters>
  <Application>Microsoft Office Word</Application>
  <DocSecurity>0</DocSecurity>
  <Lines>26</Lines>
  <Paragraphs>6</Paragraphs>
  <ScaleCrop>false</ScaleCrop>
  <HeadingPairs>
    <vt:vector size="2" baseType="variant">
      <vt:variant>
        <vt:lpstr>Titel</vt:lpstr>
      </vt:variant>
      <vt:variant>
        <vt:i4>1</vt:i4>
      </vt:variant>
    </vt:vector>
  </HeadingPairs>
  <TitlesOfParts>
    <vt:vector size="1" baseType="lpstr">
      <vt:lpstr>Vorlage_Selbstdeklaration-Einladungs-,offenes-+selektives-Verfahren-IngenieurIn</vt:lpstr>
    </vt:vector>
  </TitlesOfParts>
  <Manager>Eliane Bucher</Manager>
  <Company>Stadt Zürich Amt für Hochbauten</Company>
  <LinksUpToDate>false</LinksUpToDate>
  <CharactersWithSpaces>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Vorlage_Selbstdeklaration-Einladungs-,offenes-+selektives-Verfahren-IngenieurIn</dc:title>
  <dc:subject>05.11.2018/</dc:subject>
  <dc:creator>Germann Nicole (AHB)</dc:creator>
  <cp:keywords>November 2018</cp:keywords>
  <dc:description>M-System Nr. 242</dc:description>
  <cp:lastModifiedBy>Seiler Thomas (AHB)</cp:lastModifiedBy>
  <cp:revision>2</cp:revision>
  <cp:lastPrinted>2018-10-24T07:30:00Z</cp:lastPrinted>
  <dcterms:created xsi:type="dcterms:W3CDTF">2021-11-24T16:20:00Z</dcterms:created>
  <dcterms:modified xsi:type="dcterms:W3CDTF">2021-11-24T16:20:00Z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t:lpwstr>Eliane Bucher</vt:lpwstr>
  </property>
  <property fmtid="{D5CDD505-2E9C-101B-9397-08002B2CF9AE}" pid="3" name="Version">
    <vt:lpwstr>Juni 2014</vt:lpwstr>
  </property>
  <property fmtid="{D5CDD505-2E9C-101B-9397-08002B2CF9AE}" pid="4" name="ContentTypeId">
    <vt:lpwstr>0x010100FCBE7EBFF8735A4CB346FD1165BD02C8</vt:lpwstr>
  </property>
  <property fmtid="{D5CDD505-2E9C-101B-9397-08002B2CF9AE}" pid="5" name="Order">
    <vt:r8>116200</vt:r8>
  </property>
  <property fmtid="{D5CDD505-2E9C-101B-9397-08002B2CF9AE}" pid="6" name="xd_ProgID">
    <vt:lpwstr/>
  </property>
  <property fmtid="{D5CDD505-2E9C-101B-9397-08002B2CF9AE}" pid="7" name="TemplateUrl">
    <vt:lpwstr/>
  </property>
  <property fmtid="{D5CDD505-2E9C-101B-9397-08002B2CF9AE}" pid="8" name="_dlc_DocIdItemGuid">
    <vt:lpwstr>9d2af018-eb19-4942-a57d-c880f778b0e2</vt:lpwstr>
  </property>
</Properties>
</file>